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62A2F370" w:rsidR="00B53D0D" w:rsidRPr="0047041F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</w:t>
      </w:r>
      <w:r w:rsidRPr="0047041F">
        <w:rPr>
          <w:rFonts w:ascii="Calibri" w:hAnsi="Calibri" w:cs="Calibri"/>
          <w:sz w:val="24"/>
          <w:szCs w:val="24"/>
        </w:rPr>
        <w:t>:</w:t>
      </w:r>
      <w:r w:rsidR="001642B6" w:rsidRPr="0047041F">
        <w:rPr>
          <w:rFonts w:ascii="Calibri" w:hAnsi="Calibri" w:cs="Calibri"/>
          <w:sz w:val="24"/>
          <w:szCs w:val="24"/>
        </w:rPr>
        <w:t xml:space="preserve">  Presupusto de obras civiles </w:t>
      </w:r>
    </w:p>
    <w:p w14:paraId="11F40DA0" w14:textId="20620208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</w:t>
      </w:r>
      <w:r w:rsidRPr="0047041F">
        <w:rPr>
          <w:rFonts w:ascii="Calibri" w:hAnsi="Calibri" w:cs="Calibri"/>
          <w:sz w:val="24"/>
          <w:szCs w:val="24"/>
        </w:rPr>
        <w:t>:</w:t>
      </w:r>
      <w:r w:rsidR="001642B6" w:rsidRPr="0047041F">
        <w:rPr>
          <w:rFonts w:ascii="Calibri" w:hAnsi="Calibri" w:cs="Calibri"/>
          <w:sz w:val="24"/>
          <w:szCs w:val="24"/>
        </w:rPr>
        <w:t xml:space="preserve"> 86110020</w:t>
      </w:r>
    </w:p>
    <w:p w14:paraId="5ABB6B05" w14:textId="251CA8C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971458">
        <w:rPr>
          <w:rFonts w:ascii="Calibri" w:hAnsi="Calibri" w:cs="Calibri"/>
          <w:sz w:val="24"/>
          <w:szCs w:val="24"/>
        </w:rPr>
        <w:t xml:space="preserve"> aplicación de estrategias   y conocimientos basicos  , en los  presupuestos de obras civiles ,  basados en los precios unitarios de la </w:t>
      </w:r>
      <w:r w:rsidR="00BF41DD">
        <w:rPr>
          <w:rFonts w:ascii="Calibri" w:hAnsi="Calibri" w:cs="Calibri"/>
          <w:sz w:val="24"/>
          <w:szCs w:val="24"/>
        </w:rPr>
        <w:t>gobernacion del valle del cauca.</w:t>
      </w:r>
    </w:p>
    <w:p w14:paraId="63058BFC" w14:textId="0F2EC540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44030C">
        <w:rPr>
          <w:rFonts w:ascii="Calibri" w:hAnsi="Calibri" w:cs="Calibri"/>
          <w:sz w:val="24"/>
          <w:szCs w:val="24"/>
        </w:rPr>
        <w:t xml:space="preserve"> conocimientos basicos </w:t>
      </w:r>
      <w:r w:rsidR="00B20E14">
        <w:rPr>
          <w:rFonts w:ascii="Calibri" w:hAnsi="Calibri" w:cs="Calibri"/>
          <w:sz w:val="24"/>
          <w:szCs w:val="24"/>
        </w:rPr>
        <w:t xml:space="preserve"> de los </w:t>
      </w:r>
      <w:r w:rsidR="0044030C">
        <w:rPr>
          <w:rFonts w:ascii="Calibri" w:hAnsi="Calibri" w:cs="Calibri"/>
          <w:sz w:val="24"/>
          <w:szCs w:val="24"/>
        </w:rPr>
        <w:t xml:space="preserve">presupuestos </w:t>
      </w:r>
      <w:r w:rsidR="00971458">
        <w:rPr>
          <w:rFonts w:ascii="Calibri" w:hAnsi="Calibri" w:cs="Calibri"/>
          <w:sz w:val="24"/>
          <w:szCs w:val="24"/>
        </w:rPr>
        <w:t xml:space="preserve"> </w:t>
      </w:r>
      <w:r w:rsidR="00B20E14">
        <w:rPr>
          <w:rFonts w:ascii="Calibri" w:hAnsi="Calibri" w:cs="Calibri"/>
          <w:sz w:val="24"/>
          <w:szCs w:val="24"/>
        </w:rPr>
        <w:t xml:space="preserve"> de obra civil . </w:t>
      </w:r>
    </w:p>
    <w:p w14:paraId="66D83556" w14:textId="2F4A818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00BF41DD">
        <w:rPr>
          <w:rFonts w:ascii="Calibri" w:hAnsi="Calibri" w:cs="Calibri"/>
          <w:sz w:val="24"/>
          <w:szCs w:val="24"/>
        </w:rPr>
        <w:t xml:space="preserve">Formativo 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971458">
        <w:rPr>
          <w:rFonts w:ascii="Calibri" w:hAnsi="Calibri" w:cs="Calibri"/>
          <w:sz w:val="24"/>
          <w:szCs w:val="24"/>
        </w:rPr>
        <w:t xml:space="preserve"> </w:t>
      </w:r>
      <w:r w:rsidR="0044030C">
        <w:rPr>
          <w:rFonts w:ascii="Calibri" w:hAnsi="Calibri" w:cs="Calibri"/>
          <w:sz w:val="24"/>
          <w:szCs w:val="24"/>
        </w:rPr>
        <w:t>creacion de presup</w:t>
      </w:r>
      <w:r w:rsidR="00394C95">
        <w:rPr>
          <w:rFonts w:ascii="Calibri" w:hAnsi="Calibri" w:cs="Calibri"/>
          <w:sz w:val="24"/>
          <w:szCs w:val="24"/>
        </w:rPr>
        <w:t>uesos de obra, basados en inform</w:t>
      </w:r>
      <w:r w:rsidR="0044030C">
        <w:rPr>
          <w:rFonts w:ascii="Calibri" w:hAnsi="Calibri" w:cs="Calibri"/>
          <w:sz w:val="24"/>
          <w:szCs w:val="24"/>
        </w:rPr>
        <w:t>acion de la</w:t>
      </w:r>
      <w:r w:rsidR="00B20E14">
        <w:rPr>
          <w:rFonts w:ascii="Calibri" w:hAnsi="Calibri" w:cs="Calibri"/>
          <w:sz w:val="24"/>
          <w:szCs w:val="24"/>
        </w:rPr>
        <w:t xml:space="preserve"> gobernacin del valle del cauca.</w:t>
      </w:r>
    </w:p>
    <w:p w14:paraId="4CC2B434" w14:textId="14AA4B47" w:rsidR="00B20E14" w:rsidRDefault="00B53D0D" w:rsidP="00B20E14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D21159">
        <w:rPr>
          <w:rFonts w:ascii="Calibri" w:hAnsi="Calibri" w:cs="Calibri"/>
          <w:sz w:val="24"/>
          <w:szCs w:val="24"/>
        </w:rPr>
        <w:t xml:space="preserve">  </w:t>
      </w:r>
      <w:r w:rsidR="00D96129">
        <w:rPr>
          <w:rFonts w:ascii="Calibri" w:hAnsi="Calibri" w:cs="Calibri"/>
          <w:sz w:val="24"/>
          <w:szCs w:val="24"/>
        </w:rPr>
        <w:t>(</w:t>
      </w:r>
      <w:r w:rsidR="00D21159">
        <w:rPr>
          <w:rFonts w:ascii="Calibri" w:hAnsi="Calibri" w:cs="Calibri"/>
          <w:sz w:val="24"/>
          <w:szCs w:val="24"/>
        </w:rPr>
        <w:t>28030101130</w:t>
      </w:r>
      <w:r w:rsidR="00D96129">
        <w:rPr>
          <w:rFonts w:ascii="Calibri" w:hAnsi="Calibri" w:cs="Calibri"/>
          <w:sz w:val="24"/>
          <w:szCs w:val="24"/>
        </w:rPr>
        <w:t>)</w:t>
      </w:r>
    </w:p>
    <w:p w14:paraId="52455B00" w14:textId="65C974D8" w:rsidR="00B20E14" w:rsidRPr="00D21159" w:rsidRDefault="00254000" w:rsidP="00D21159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adquirir los recuros para obtener  los resultados esperados</w:t>
      </w:r>
      <w:r w:rsidR="00D21159">
        <w:rPr>
          <w:rFonts w:ascii="Calibri" w:hAnsi="Calibri" w:cs="Calibri"/>
          <w:b/>
          <w:bCs/>
          <w:sz w:val="24"/>
          <w:szCs w:val="24"/>
          <w:lang w:val="es-MX"/>
        </w:rPr>
        <w:t xml:space="preserve"> </w:t>
      </w:r>
    </w:p>
    <w:p w14:paraId="2D4A6D49" w14:textId="138F1611" w:rsidR="00971458" w:rsidRDefault="00BF41DD" w:rsidP="00B20E14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conocimientos basicos en los </w:t>
      </w:r>
      <w:r w:rsidR="00971458">
        <w:rPr>
          <w:rFonts w:ascii="Calibri" w:hAnsi="Calibri" w:cs="Calibri"/>
          <w:sz w:val="24"/>
          <w:szCs w:val="24"/>
        </w:rPr>
        <w:t xml:space="preserve"> presupuestos de obras civile</w:t>
      </w:r>
      <w:r>
        <w:rPr>
          <w:rFonts w:ascii="Calibri" w:hAnsi="Calibri" w:cs="Calibri"/>
          <w:sz w:val="24"/>
          <w:szCs w:val="24"/>
        </w:rPr>
        <w:t xml:space="preserve">s  de acuerdo a el tipo de obra. </w:t>
      </w:r>
    </w:p>
    <w:p w14:paraId="404CCF96" w14:textId="6288EA85" w:rsidR="00971458" w:rsidRDefault="00971458" w:rsidP="00B20E14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anlizar los precios unitarios  de la gobernacion del valle del cauca, y utilizarlos en la creacion de</w:t>
      </w:r>
      <w:r w:rsidR="00BF41DD">
        <w:rPr>
          <w:rFonts w:ascii="Calibri" w:hAnsi="Calibri" w:cs="Calibri"/>
          <w:sz w:val="24"/>
          <w:szCs w:val="24"/>
        </w:rPr>
        <w:t xml:space="preserve"> los presupuestos de obra civil.</w:t>
      </w:r>
    </w:p>
    <w:p w14:paraId="5DC48442" w14:textId="062D35A4" w:rsidR="00971458" w:rsidRDefault="00971458" w:rsidP="00B20E14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aplicar  el</w:t>
      </w:r>
      <w:r w:rsidR="00BF41DD">
        <w:rPr>
          <w:rFonts w:ascii="Calibri" w:hAnsi="Calibri" w:cs="Calibri"/>
          <w:sz w:val="24"/>
          <w:szCs w:val="24"/>
        </w:rPr>
        <w:t xml:space="preserve"> conocimiento transmitido en diferentes </w:t>
      </w:r>
      <w:r>
        <w:rPr>
          <w:rFonts w:ascii="Calibri" w:hAnsi="Calibri" w:cs="Calibri"/>
          <w:sz w:val="24"/>
          <w:szCs w:val="24"/>
        </w:rPr>
        <w:t>ejersicio</w:t>
      </w:r>
      <w:r w:rsidR="0044030C">
        <w:rPr>
          <w:rFonts w:ascii="Calibri" w:hAnsi="Calibri" w:cs="Calibri"/>
          <w:sz w:val="24"/>
          <w:szCs w:val="24"/>
        </w:rPr>
        <w:t>s</w:t>
      </w:r>
      <w:r w:rsidR="00172DBC">
        <w:rPr>
          <w:rFonts w:ascii="Calibri" w:hAnsi="Calibri" w:cs="Calibri"/>
          <w:sz w:val="24"/>
          <w:szCs w:val="24"/>
        </w:rPr>
        <w:t xml:space="preserve"> de campo  como practica.</w:t>
      </w:r>
    </w:p>
    <w:p w14:paraId="3829700D" w14:textId="77777777" w:rsidR="00BF41DD" w:rsidRPr="00F51763" w:rsidRDefault="00BF41DD" w:rsidP="00971458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0ECAB32" w14:textId="6FE3D70E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971458">
        <w:rPr>
          <w:rFonts w:ascii="Calibri" w:hAnsi="Calibri" w:cs="Calibri"/>
          <w:sz w:val="24"/>
          <w:szCs w:val="24"/>
        </w:rPr>
        <w:t xml:space="preserve"> </w:t>
      </w:r>
    </w:p>
    <w:p w14:paraId="484968E7" w14:textId="77777777" w:rsidR="00172DBC" w:rsidRDefault="00B20E14" w:rsidP="00172DB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el</w:t>
      </w:r>
      <w:r w:rsidR="00B216CD">
        <w:rPr>
          <w:rFonts w:ascii="Calibri" w:hAnsi="Calibri" w:cs="Calibri"/>
          <w:sz w:val="24"/>
          <w:szCs w:val="24"/>
        </w:rPr>
        <w:t>aborar analisis unitarios de acu</w:t>
      </w:r>
      <w:r>
        <w:rPr>
          <w:rFonts w:ascii="Calibri" w:hAnsi="Calibri" w:cs="Calibri"/>
          <w:sz w:val="24"/>
          <w:szCs w:val="24"/>
        </w:rPr>
        <w:t xml:space="preserve">erdo con rendimientos de mano de obra , materiales , insumos , y equipos necesarios </w:t>
      </w:r>
    </w:p>
    <w:p w14:paraId="57E9CC7D" w14:textId="7C947AE0" w:rsidR="00172DBC" w:rsidRDefault="00B20E14" w:rsidP="00172DB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72DBC">
        <w:rPr>
          <w:rFonts w:ascii="Calibri" w:hAnsi="Calibri" w:cs="Calibri"/>
          <w:sz w:val="24"/>
          <w:szCs w:val="24"/>
        </w:rPr>
        <w:t>elab</w:t>
      </w:r>
      <w:r w:rsidR="00D21159">
        <w:rPr>
          <w:rFonts w:ascii="Calibri" w:hAnsi="Calibri" w:cs="Calibri"/>
          <w:sz w:val="24"/>
          <w:szCs w:val="24"/>
        </w:rPr>
        <w:t>o</w:t>
      </w:r>
      <w:r w:rsidRPr="00172DBC">
        <w:rPr>
          <w:rFonts w:ascii="Calibri" w:hAnsi="Calibri" w:cs="Calibri"/>
          <w:sz w:val="24"/>
          <w:szCs w:val="24"/>
        </w:rPr>
        <w:t xml:space="preserve">rar presupuestos de los insumos requeridos de aceurdo con los planos y especificaciones de obra </w:t>
      </w:r>
    </w:p>
    <w:p w14:paraId="26127360" w14:textId="77777777" w:rsidR="00172DBC" w:rsidRDefault="00B20E14" w:rsidP="00172DB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72DBC">
        <w:rPr>
          <w:rFonts w:ascii="Calibri" w:hAnsi="Calibri" w:cs="Calibri"/>
          <w:sz w:val="24"/>
          <w:szCs w:val="24"/>
        </w:rPr>
        <w:t xml:space="preserve">Presupuestar los insumos requeridos de acuerdo con planos y especificaciones </w:t>
      </w:r>
    </w:p>
    <w:p w14:paraId="7E9E7212" w14:textId="77777777" w:rsidR="00172DBC" w:rsidRDefault="00B20E14" w:rsidP="00172DB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72DBC">
        <w:rPr>
          <w:rFonts w:ascii="Calibri" w:hAnsi="Calibri" w:cs="Calibri"/>
          <w:sz w:val="24"/>
          <w:szCs w:val="24"/>
        </w:rPr>
        <w:lastRenderedPageBreak/>
        <w:t xml:space="preserve">Contratar los recursos  deaceurdo con las normas especificaciones y programas </w:t>
      </w:r>
    </w:p>
    <w:p w14:paraId="2F477666" w14:textId="1F8B28A8" w:rsidR="00F51763" w:rsidRPr="00172DBC" w:rsidRDefault="00B53D0D" w:rsidP="00172DB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72DBC">
        <w:rPr>
          <w:rFonts w:ascii="Calibri" w:hAnsi="Calibri" w:cs="Calibri"/>
          <w:sz w:val="24"/>
          <w:szCs w:val="24"/>
        </w:rPr>
        <w:t>Duración de la Guía</w:t>
      </w:r>
      <w:r w:rsidR="005E2F69" w:rsidRPr="00172DBC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172DBC">
        <w:rPr>
          <w:rFonts w:ascii="Calibri" w:hAnsi="Calibri" w:cs="Calibri"/>
          <w:sz w:val="24"/>
          <w:szCs w:val="24"/>
        </w:rPr>
        <w:t xml:space="preserve"> (horas):</w:t>
      </w:r>
      <w:r w:rsidR="001642B6" w:rsidRPr="00172DBC">
        <w:rPr>
          <w:rFonts w:ascii="Calibri" w:hAnsi="Calibri" w:cs="Calibri"/>
          <w:sz w:val="24"/>
          <w:szCs w:val="24"/>
        </w:rPr>
        <w:t xml:space="preserve">   80 Horas </w:t>
      </w:r>
    </w:p>
    <w:p w14:paraId="1EEEBD97" w14:textId="77777777" w:rsidR="00765121" w:rsidRPr="00765121" w:rsidRDefault="00765121" w:rsidP="00765121">
      <w:pPr>
        <w:spacing w:line="360" w:lineRule="auto"/>
        <w:jc w:val="both"/>
        <w:rPr>
          <w:rFonts w:cs="Calibri"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26DDB08B" w14:textId="77777777" w:rsidR="00765121" w:rsidRDefault="00765121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EA5D38" w14:textId="58A11D71" w:rsidR="00AF4F9F" w:rsidRPr="00B63705" w:rsidRDefault="00AF4F9F" w:rsidP="009448E8">
      <w:pPr>
        <w:spacing w:after="0" w:line="240" w:lineRule="auto"/>
        <w:rPr>
          <w:rFonts w:cs="Calibri"/>
          <w:sz w:val="24"/>
          <w:szCs w:val="24"/>
        </w:rPr>
      </w:pPr>
      <w:r w:rsidRPr="00B63705">
        <w:rPr>
          <w:rFonts w:cs="Calibri"/>
          <w:sz w:val="24"/>
          <w:szCs w:val="24"/>
        </w:rPr>
        <w:t>Cordial saludo</w:t>
      </w:r>
      <w:r w:rsidR="00765121" w:rsidRPr="00B63705">
        <w:rPr>
          <w:rFonts w:cs="Calibri"/>
          <w:sz w:val="24"/>
          <w:szCs w:val="24"/>
        </w:rPr>
        <w:t xml:space="preserve"> aprendices , nos encontramos reunidos con el fin  tra</w:t>
      </w:r>
      <w:r w:rsidR="00D21159">
        <w:rPr>
          <w:rFonts w:cs="Calibri"/>
          <w:sz w:val="24"/>
          <w:szCs w:val="24"/>
        </w:rPr>
        <w:t xml:space="preserve">nsmitir  conocimientos basicos, </w:t>
      </w:r>
      <w:r w:rsidR="00765121" w:rsidRPr="00B63705">
        <w:rPr>
          <w:rFonts w:cs="Calibri"/>
          <w:sz w:val="24"/>
          <w:szCs w:val="24"/>
        </w:rPr>
        <w:t xml:space="preserve"> relacionados con el tema de presupuestos de obras civiles, bien sabemos  que ante la necesidad </w:t>
      </w:r>
      <w:r w:rsidRPr="00B63705">
        <w:rPr>
          <w:rFonts w:cs="Calibri"/>
          <w:sz w:val="24"/>
          <w:szCs w:val="24"/>
        </w:rPr>
        <w:t>en el sector de la construccion , se hace necesario tener  un recurso humano capacitado para  elaborar proyectos de obras civiles, deacuerdo con las  tecnicas y metodologias existente.</w:t>
      </w:r>
    </w:p>
    <w:p w14:paraId="580B1D07" w14:textId="77777777" w:rsidR="00AF4F9F" w:rsidRPr="00B63705" w:rsidRDefault="00AF4F9F" w:rsidP="009448E8">
      <w:pPr>
        <w:spacing w:after="0" w:line="240" w:lineRule="auto"/>
        <w:rPr>
          <w:rFonts w:cs="Calibri"/>
          <w:sz w:val="24"/>
          <w:szCs w:val="24"/>
        </w:rPr>
      </w:pPr>
    </w:p>
    <w:p w14:paraId="00EF2E8D" w14:textId="71DC40FA" w:rsidR="00AF4F9F" w:rsidRPr="00B63705" w:rsidRDefault="00AF4F9F" w:rsidP="009448E8">
      <w:pPr>
        <w:spacing w:after="0" w:line="240" w:lineRule="auto"/>
        <w:rPr>
          <w:rFonts w:cs="Calibri"/>
          <w:sz w:val="24"/>
          <w:szCs w:val="24"/>
        </w:rPr>
      </w:pPr>
      <w:r w:rsidRPr="00B63705">
        <w:rPr>
          <w:rFonts w:cs="Calibri"/>
          <w:sz w:val="24"/>
          <w:szCs w:val="24"/>
        </w:rPr>
        <w:t>Con este progrtama de formacion  se busca brindar un aprendizaje basico, de las herramientas necesarias para realizar anal</w:t>
      </w:r>
      <w:r w:rsidR="00503972" w:rsidRPr="00B63705">
        <w:rPr>
          <w:rFonts w:cs="Calibri"/>
          <w:sz w:val="24"/>
          <w:szCs w:val="24"/>
        </w:rPr>
        <w:t>isis de precios unitarios , calc</w:t>
      </w:r>
      <w:r w:rsidRPr="00B63705">
        <w:rPr>
          <w:rFonts w:cs="Calibri"/>
          <w:sz w:val="24"/>
          <w:szCs w:val="24"/>
        </w:rPr>
        <w:t xml:space="preserve">ulo de presupuestos , con el fin de consolidar conocimientos adquiridos en la construccion para todos los aprendices que se encuentran inscritos a este curso . </w:t>
      </w:r>
    </w:p>
    <w:p w14:paraId="0B072F4C" w14:textId="77777777" w:rsidR="00AF4F9F" w:rsidRPr="00B63705" w:rsidRDefault="00AF4F9F" w:rsidP="009448E8">
      <w:pPr>
        <w:spacing w:after="0" w:line="240" w:lineRule="auto"/>
        <w:rPr>
          <w:rFonts w:cs="Calibri"/>
          <w:sz w:val="24"/>
          <w:szCs w:val="24"/>
        </w:rPr>
      </w:pPr>
    </w:p>
    <w:p w14:paraId="2DAE3C72" w14:textId="3F36E95F" w:rsidR="00AF4F9F" w:rsidRPr="00B63705" w:rsidRDefault="00AF4F9F" w:rsidP="009448E8">
      <w:pPr>
        <w:spacing w:after="0" w:line="240" w:lineRule="auto"/>
        <w:rPr>
          <w:rFonts w:cs="Calibri"/>
          <w:sz w:val="24"/>
          <w:szCs w:val="24"/>
        </w:rPr>
      </w:pPr>
      <w:r w:rsidRPr="00D21159">
        <w:rPr>
          <w:rFonts w:cs="Calibri"/>
          <w:b/>
          <w:sz w:val="24"/>
          <w:szCs w:val="24"/>
        </w:rPr>
        <w:t xml:space="preserve"> Objetivos principales</w:t>
      </w:r>
      <w:r w:rsidRPr="00B63705">
        <w:rPr>
          <w:rFonts w:cs="Calibri"/>
          <w:sz w:val="24"/>
          <w:szCs w:val="24"/>
        </w:rPr>
        <w:t xml:space="preserve"> : </w:t>
      </w:r>
    </w:p>
    <w:p w14:paraId="1DA46D31" w14:textId="77777777" w:rsidR="00CE69A9" w:rsidRPr="00B63705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B6B485B" w14:textId="396441EE" w:rsidR="00B53D0D" w:rsidRPr="00B63705" w:rsidRDefault="00B53D0D" w:rsidP="00AF4F9F">
      <w:pPr>
        <w:pStyle w:val="Prrafodelista"/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>Motivar hacia la</w:t>
      </w:r>
      <w:r w:rsidR="00503972" w:rsidRPr="00B63705">
        <w:rPr>
          <w:rFonts w:ascii="Calibri" w:hAnsi="Calibri" w:cs="Calibri"/>
          <w:sz w:val="24"/>
          <w:szCs w:val="24"/>
          <w:lang w:val="es-MX"/>
        </w:rPr>
        <w:t xml:space="preserve">s actividad de aprendizaje  relacionado con los presupuestos de obras civiles , basados en el listado de precios de la gobernacion del valle del cauca , garantizando asi un </w:t>
      </w:r>
      <w:r w:rsidRPr="00B63705">
        <w:rPr>
          <w:rFonts w:ascii="Calibri" w:hAnsi="Calibri" w:cs="Calibri"/>
          <w:sz w:val="24"/>
          <w:szCs w:val="24"/>
          <w:lang w:val="es-MX"/>
        </w:rPr>
        <w:t>desarrollo de habilidades y destrezas</w:t>
      </w:r>
      <w:r w:rsidR="00503972" w:rsidRPr="00B63705">
        <w:rPr>
          <w:rFonts w:ascii="Calibri" w:hAnsi="Calibri" w:cs="Calibri"/>
          <w:sz w:val="24"/>
          <w:szCs w:val="24"/>
          <w:lang w:val="es-MX"/>
        </w:rPr>
        <w:t xml:space="preserve">. </w:t>
      </w:r>
    </w:p>
    <w:p w14:paraId="3E9B0DCC" w14:textId="38A050EE" w:rsidR="00B53D0D" w:rsidRPr="00B63705" w:rsidRDefault="00B53D0D" w:rsidP="00AF4F9F">
      <w:pPr>
        <w:pStyle w:val="Prrafodelista"/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>Motivar a la acción, al trabajo autónomo sistemático y organizado</w:t>
      </w:r>
      <w:r w:rsidR="00503972" w:rsidRPr="00B63705">
        <w:rPr>
          <w:rFonts w:ascii="Calibri" w:hAnsi="Calibri" w:cs="Calibri"/>
          <w:sz w:val="24"/>
          <w:szCs w:val="24"/>
          <w:lang w:val="es-MX"/>
        </w:rPr>
        <w:t>, brindar material de apollo visual,practico entre otros .</w:t>
      </w:r>
    </w:p>
    <w:p w14:paraId="1E5682B0" w14:textId="77E05F3E" w:rsidR="00503972" w:rsidRPr="00B63705" w:rsidRDefault="00B53D0D" w:rsidP="00503972">
      <w:pPr>
        <w:pStyle w:val="Prrafodelista"/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</w:t>
      </w:r>
      <w:r w:rsidR="00BA649D" w:rsidRPr="00B63705">
        <w:rPr>
          <w:rFonts w:ascii="Calibri" w:hAnsi="Calibri" w:cs="Calibri"/>
          <w:sz w:val="24"/>
          <w:szCs w:val="24"/>
          <w:lang w:val="es-MX"/>
        </w:rPr>
        <w:t>.</w:t>
      </w:r>
      <w:r w:rsidR="00503972" w:rsidRPr="00B63705">
        <w:rPr>
          <w:rFonts w:ascii="Calibri" w:hAnsi="Calibri" w:cs="Calibri"/>
          <w:sz w:val="24"/>
          <w:szCs w:val="24"/>
          <w:lang w:val="es-MX"/>
        </w:rPr>
        <w:t xml:space="preserve"> Guiar y organizar el aprendizaje de manera que se oriente al desarrollo integral del aprendiz</w:t>
      </w:r>
    </w:p>
    <w:p w14:paraId="04DB577D" w14:textId="40B1C7FE" w:rsidR="009448E8" w:rsidRDefault="00503972" w:rsidP="00D21159">
      <w:pPr>
        <w:pStyle w:val="Prrafodelista"/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 xml:space="preserve">Uso de tecnologias de informacion comunicativa </w:t>
      </w:r>
    </w:p>
    <w:p w14:paraId="7F523A47" w14:textId="77777777" w:rsidR="00D21159" w:rsidRDefault="00D21159" w:rsidP="00D21159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4D4B6A1B" w14:textId="77777777" w:rsidR="00D21159" w:rsidRDefault="00D21159" w:rsidP="00D21159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61325A62" w14:textId="77777777" w:rsidR="00D21159" w:rsidRDefault="00D21159" w:rsidP="00D21159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63C253DE" w14:textId="77777777" w:rsidR="00D21159" w:rsidRDefault="00D21159" w:rsidP="00D21159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31184590" w14:textId="77777777" w:rsidR="00D21159" w:rsidRPr="00D21159" w:rsidRDefault="00D21159" w:rsidP="00D21159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lastRenderedPageBreak/>
        <w:t>3.  FORMULACIÓN DE LAS ACTIVIDADES DE APRENDIZAJE</w:t>
      </w:r>
    </w:p>
    <w:p w14:paraId="7F3F0DD6" w14:textId="0B317DF5" w:rsidR="006D0971" w:rsidRDefault="00B53D0D" w:rsidP="006D0971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</w:t>
      </w:r>
      <w:r w:rsidR="006D0971">
        <w:rPr>
          <w:rFonts w:ascii="Calibri" w:hAnsi="Calibri" w:cs="Calibri"/>
          <w:b/>
          <w:bCs/>
          <w:sz w:val="24"/>
          <w:szCs w:val="24"/>
          <w:lang w:val="es-MX"/>
        </w:rPr>
        <w:t>)</w:t>
      </w:r>
      <w:r w:rsidR="001B09E0">
        <w:rPr>
          <w:rFonts w:ascii="Calibri" w:hAnsi="Calibri" w:cs="Calibri"/>
          <w:b/>
          <w:bCs/>
          <w:sz w:val="24"/>
          <w:szCs w:val="24"/>
          <w:lang w:val="es-MX"/>
        </w:rPr>
        <w:t xml:space="preserve"> (</w:t>
      </w:r>
      <w:r w:rsidR="00D21159">
        <w:rPr>
          <w:rFonts w:ascii="Calibri" w:hAnsi="Calibri" w:cs="Calibri"/>
          <w:b/>
          <w:bCs/>
          <w:sz w:val="24"/>
          <w:szCs w:val="24"/>
          <w:lang w:val="es-MX"/>
        </w:rPr>
        <w:t xml:space="preserve"> competencia </w:t>
      </w:r>
      <w:r w:rsidR="001B09E0">
        <w:rPr>
          <w:rFonts w:ascii="Calibri" w:hAnsi="Calibri" w:cs="Calibri"/>
          <w:b/>
          <w:bCs/>
          <w:sz w:val="24"/>
          <w:szCs w:val="24"/>
          <w:lang w:val="es-MX"/>
        </w:rPr>
        <w:t>28030101130)</w:t>
      </w:r>
    </w:p>
    <w:p w14:paraId="565D7703" w14:textId="19B64AEF" w:rsidR="006D0971" w:rsidRPr="00D21159" w:rsidRDefault="006D0971" w:rsidP="001B09E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Las actividades  principales  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>a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desarrollar 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 xml:space="preserve"> durante la formacion </w:t>
      </w:r>
      <w:r w:rsidR="00254000" w:rsidRPr="00D21159">
        <w:rPr>
          <w:rFonts w:ascii="Calibri" w:hAnsi="Calibri" w:cs="Calibri"/>
          <w:bCs/>
          <w:sz w:val="24"/>
          <w:szCs w:val="24"/>
          <w:lang w:val="es-MX"/>
        </w:rPr>
        <w:t xml:space="preserve"> de 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r w:rsidR="00254000" w:rsidRPr="00D21159">
        <w:rPr>
          <w:rFonts w:ascii="Calibri" w:hAnsi="Calibri" w:cs="Calibri"/>
          <w:bCs/>
          <w:sz w:val="24"/>
          <w:szCs w:val="24"/>
          <w:lang w:val="es-MX"/>
        </w:rPr>
        <w:t>prespuesto de obr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 xml:space="preserve">as </w:t>
      </w:r>
      <w:r w:rsidR="00D96129">
        <w:rPr>
          <w:rFonts w:ascii="Calibri" w:hAnsi="Calibri" w:cs="Calibri"/>
          <w:bCs/>
          <w:sz w:val="24"/>
          <w:szCs w:val="24"/>
          <w:lang w:val="es-MX"/>
        </w:rPr>
        <w:t>civiles ,se plan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>tean</w:t>
      </w:r>
      <w:r w:rsidR="00D96129">
        <w:rPr>
          <w:rFonts w:ascii="Calibri" w:hAnsi="Calibri" w:cs="Calibri"/>
          <w:bCs/>
          <w:sz w:val="24"/>
          <w:szCs w:val="24"/>
          <w:lang w:val="es-MX"/>
        </w:rPr>
        <w:t xml:space="preserve">: 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 xml:space="preserve">actividades  de transmision de conocimiento , basados en resultados y estudios previos, esto con el fin de que los aprendices tengan una persectiva mas amplia sobre el tema a tratar durante la formacion. 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</w:p>
    <w:p w14:paraId="447E8D53" w14:textId="5C8F1DA6" w:rsidR="006D0971" w:rsidRPr="00D21159" w:rsidRDefault="00005E30" w:rsidP="006D0971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>presentacion del grupo , a el cual se l</w:t>
      </w:r>
      <w:r w:rsidR="00611A76" w:rsidRPr="00D21159">
        <w:rPr>
          <w:rFonts w:ascii="Calibri" w:hAnsi="Calibri" w:cs="Calibri"/>
          <w:bCs/>
          <w:sz w:val="24"/>
          <w:szCs w:val="24"/>
          <w:lang w:val="es-MX"/>
        </w:rPr>
        <w:t>e va a brindar la orientacion relacionada co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>n presupuestos de obras civiles.</w:t>
      </w:r>
    </w:p>
    <w:p w14:paraId="0F6F7F11" w14:textId="577B0FD9" w:rsidR="00172DBC" w:rsidRPr="00D21159" w:rsidRDefault="006D0971" w:rsidP="006D0971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>actualizacion de los datos person</w:t>
      </w:r>
      <w:r w:rsidR="00172DBC" w:rsidRPr="00D21159">
        <w:rPr>
          <w:rFonts w:ascii="Calibri" w:hAnsi="Calibri" w:cs="Calibri"/>
          <w:bCs/>
          <w:sz w:val="24"/>
          <w:szCs w:val="24"/>
          <w:lang w:val="es-MX"/>
        </w:rPr>
        <w:t>ales en la plataforma sofia plus</w:t>
      </w:r>
    </w:p>
    <w:p w14:paraId="49FFE73D" w14:textId="514D6D7D" w:rsidR="006D0971" w:rsidRPr="00D21159" w:rsidRDefault="00172DBC" w:rsidP="006D0971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inscripcion de las personas interesadas  y firma del formato planilla de asistencia </w:t>
      </w:r>
    </w:p>
    <w:p w14:paraId="739FE5AB" w14:textId="77777777" w:rsidR="00172DBC" w:rsidRPr="00D21159" w:rsidRDefault="006D0971" w:rsidP="00172DBC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sociaizacion del documento denominado guia de aprendizaje </w:t>
      </w:r>
    </w:p>
    <w:p w14:paraId="6E9D37C1" w14:textId="583AD31F" w:rsidR="006D0971" w:rsidRPr="00D21159" w:rsidRDefault="006D0971" w:rsidP="00172DBC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>presentacion del c</w:t>
      </w:r>
      <w:r w:rsidR="00005E30" w:rsidRPr="00D21159">
        <w:rPr>
          <w:rFonts w:ascii="Calibri" w:hAnsi="Calibri" w:cs="Calibri"/>
          <w:bCs/>
          <w:sz w:val="24"/>
          <w:szCs w:val="24"/>
          <w:lang w:val="es-MX"/>
        </w:rPr>
        <w:t>r</w:t>
      </w:r>
      <w:r w:rsidR="00BC775E" w:rsidRPr="00D21159">
        <w:rPr>
          <w:rFonts w:ascii="Calibri" w:hAnsi="Calibri" w:cs="Calibri"/>
          <w:bCs/>
          <w:sz w:val="24"/>
          <w:szCs w:val="24"/>
          <w:lang w:val="es-MX"/>
        </w:rPr>
        <w:t>onograma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, </w:t>
      </w:r>
      <w:r w:rsidR="00BC775E" w:rsidRPr="00D21159">
        <w:rPr>
          <w:rFonts w:ascii="Calibri" w:hAnsi="Calibri" w:cs="Calibri"/>
          <w:bCs/>
          <w:sz w:val="24"/>
          <w:szCs w:val="24"/>
          <w:lang w:val="es-MX"/>
        </w:rPr>
        <w:t xml:space="preserve"> actividades de clas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e , </w:t>
      </w:r>
      <w:r w:rsidR="00005E30" w:rsidRPr="00D21159">
        <w:rPr>
          <w:rFonts w:ascii="Calibri" w:hAnsi="Calibri" w:cs="Calibri"/>
          <w:bCs/>
          <w:sz w:val="24"/>
          <w:szCs w:val="24"/>
          <w:lang w:val="es-MX"/>
        </w:rPr>
        <w:t>horarios</w:t>
      </w:r>
      <w:r w:rsidR="001B09E0" w:rsidRPr="00D21159">
        <w:rPr>
          <w:rFonts w:ascii="Calibri" w:hAnsi="Calibri" w:cs="Calibri"/>
          <w:bCs/>
          <w:sz w:val="24"/>
          <w:szCs w:val="24"/>
          <w:lang w:val="es-MX"/>
        </w:rPr>
        <w:t xml:space="preserve"> , entre otros ., </w:t>
      </w:r>
      <w:r w:rsidR="001B09E0" w:rsidRPr="00D21159">
        <w:rPr>
          <w:rFonts w:cs="Calibri"/>
          <w:bCs/>
          <w:sz w:val="24"/>
          <w:szCs w:val="24"/>
          <w:lang w:val="es-MX"/>
        </w:rPr>
        <w:t>E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>sto con el fin de realizar una planeacion macro de todas las actividades que se van a realizar</w:t>
      </w:r>
      <w:r w:rsidR="001B09E0" w:rsidRPr="00D21159">
        <w:rPr>
          <w:rFonts w:cs="Calibri"/>
          <w:bCs/>
          <w:sz w:val="24"/>
          <w:szCs w:val="24"/>
          <w:lang w:val="es-MX"/>
        </w:rPr>
        <w:t>.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1D9036AF" w14:textId="12DA0E90" w:rsidR="001B09E0" w:rsidRPr="00F51763" w:rsidRDefault="00DD7DE9" w:rsidP="001B09E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Descripción de la actividad:</w:t>
      </w:r>
      <w:r w:rsidR="00254000">
        <w:rPr>
          <w:rFonts w:eastAsia="Arial" w:cs="Calibri"/>
          <w:bCs/>
        </w:rPr>
        <w:t xml:space="preserve"> </w:t>
      </w:r>
      <w:r w:rsidR="00611A97">
        <w:rPr>
          <w:rFonts w:eastAsia="Arial" w:cs="Calibri"/>
          <w:bCs/>
        </w:rPr>
        <w:t xml:space="preserve">brindar informacion sobre </w:t>
      </w:r>
      <w:r w:rsidR="001B09E0">
        <w:rPr>
          <w:rFonts w:eastAsia="Arial" w:cs="Calibri"/>
          <w:bCs/>
        </w:rPr>
        <w:t xml:space="preserve"> los </w:t>
      </w:r>
      <w:r w:rsidR="001642B6">
        <w:rPr>
          <w:rFonts w:eastAsia="Arial" w:cs="Calibri"/>
          <w:bCs/>
        </w:rPr>
        <w:t>conocimientos basicos en el analisis de pre</w:t>
      </w:r>
      <w:r w:rsidR="00CA7CF9">
        <w:rPr>
          <w:rFonts w:eastAsia="Arial" w:cs="Calibri"/>
          <w:bCs/>
        </w:rPr>
        <w:t xml:space="preserve">cios unitarios  basados en  el </w:t>
      </w:r>
      <w:r w:rsidR="001642B6">
        <w:rPr>
          <w:rFonts w:eastAsia="Arial" w:cs="Calibri"/>
          <w:bCs/>
        </w:rPr>
        <w:t>listados de precios de la go</w:t>
      </w:r>
      <w:r w:rsidR="00D22DAF">
        <w:rPr>
          <w:rFonts w:eastAsia="Arial" w:cs="Calibri"/>
          <w:bCs/>
        </w:rPr>
        <w:t>bernacion del valle del cauca</w:t>
      </w:r>
      <w:r w:rsidR="001B09E0">
        <w:rPr>
          <w:rFonts w:eastAsia="Arial" w:cs="Calibri"/>
          <w:bCs/>
        </w:rPr>
        <w:t xml:space="preserve">  (video clase )</w:t>
      </w:r>
      <w:r w:rsidR="009145B0">
        <w:rPr>
          <w:rFonts w:eastAsia="Arial" w:cs="Calibri"/>
          <w:bCs/>
        </w:rPr>
        <w:t>, promoviendo asi  los procesos para descubrir , la necesidad del conocimiento en su area .</w:t>
      </w:r>
    </w:p>
    <w:p w14:paraId="6AFE8DDC" w14:textId="378E55F6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 w:rsidR="001642B6">
        <w:rPr>
          <w:rFonts w:eastAsia="Arial" w:cs="Calibri"/>
          <w:bCs/>
        </w:rPr>
        <w:t xml:space="preserve">  salon clases </w:t>
      </w:r>
    </w:p>
    <w:p w14:paraId="4295213D" w14:textId="5F8801EA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>didácticas activas:</w:t>
      </w:r>
      <w:r w:rsidR="001642B6">
        <w:rPr>
          <w:rFonts w:eastAsia="Arial" w:cs="Calibri"/>
          <w:bCs/>
        </w:rPr>
        <w:t xml:space="preserve"> </w:t>
      </w:r>
      <w:r w:rsidR="00F7625E">
        <w:rPr>
          <w:rFonts w:eastAsia="Arial" w:cs="Calibri"/>
          <w:bCs/>
        </w:rPr>
        <w:t xml:space="preserve"> realizar presentaciones  visuales , </w:t>
      </w:r>
    </w:p>
    <w:p w14:paraId="6E2905C9" w14:textId="000E82E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1B09E0">
        <w:rPr>
          <w:rFonts w:eastAsia="Arial" w:cs="Calibri"/>
          <w:bCs/>
        </w:rPr>
        <w:t xml:space="preserve">: </w:t>
      </w:r>
      <w:r w:rsidR="001642B6">
        <w:rPr>
          <w:rFonts w:eastAsia="Arial" w:cs="Calibri"/>
          <w:bCs/>
        </w:rPr>
        <w:t xml:space="preserve"> </w:t>
      </w:r>
      <w:r w:rsidR="001B09E0">
        <w:rPr>
          <w:rFonts w:eastAsia="Arial" w:cs="Calibri"/>
          <w:bCs/>
        </w:rPr>
        <w:t xml:space="preserve">decreto No 1-17-1276 gobernacion del valle del cauca </w:t>
      </w:r>
    </w:p>
    <w:p w14:paraId="36CFEE0D" w14:textId="47C1AC18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1642B6">
        <w:rPr>
          <w:rFonts w:eastAsia="Arial" w:cs="Calibri"/>
          <w:bCs/>
        </w:rPr>
        <w:t xml:space="preserve"> </w:t>
      </w:r>
      <w:r w:rsidR="001B09E0">
        <w:rPr>
          <w:rFonts w:eastAsia="Arial" w:cs="Calibri"/>
          <w:bCs/>
        </w:rPr>
        <w:t>folletos , textos</w:t>
      </w:r>
      <w:r w:rsidR="00F7625E">
        <w:rPr>
          <w:rFonts w:eastAsia="Arial" w:cs="Calibri"/>
          <w:bCs/>
        </w:rPr>
        <w:t xml:space="preserve">, planos </w:t>
      </w:r>
      <w:r w:rsidR="001B09E0">
        <w:rPr>
          <w:rFonts w:eastAsia="Arial" w:cs="Calibri"/>
          <w:bCs/>
        </w:rPr>
        <w:t xml:space="preserve"> ,APU Gobernacion del valle del cauca</w:t>
      </w:r>
    </w:p>
    <w:p w14:paraId="61EC3047" w14:textId="060E5A8A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 w:rsidR="00F7625E">
        <w:rPr>
          <w:rFonts w:eastAsia="Arial" w:cs="Calibri"/>
          <w:bCs/>
        </w:rPr>
        <w:t xml:space="preserve"> 6 </w:t>
      </w:r>
      <w:r w:rsidR="00B35DDA">
        <w:rPr>
          <w:rFonts w:eastAsia="Arial" w:cs="Calibri"/>
          <w:bCs/>
        </w:rPr>
        <w:t xml:space="preserve">horas </w:t>
      </w:r>
    </w:p>
    <w:p w14:paraId="0225A87B" w14:textId="77777777" w:rsidR="00F7625E" w:rsidRDefault="00F7625E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9BD224A" w14:textId="77777777" w:rsidR="00F7625E" w:rsidRDefault="00F7625E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7D96625" w14:textId="77777777" w:rsidR="00F7625E" w:rsidRDefault="00F7625E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A30948D" w14:textId="77777777" w:rsidR="00F7625E" w:rsidRDefault="00F7625E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lastRenderedPageBreak/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6F30AF4F" w14:textId="02733EEF" w:rsidR="00F7625E" w:rsidRDefault="00DD7DE9" w:rsidP="00C007B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="00CA7CF9">
        <w:rPr>
          <w:rFonts w:eastAsia="Arial" w:cs="Calibri"/>
          <w:bCs/>
        </w:rPr>
        <w:t xml:space="preserve"> </w:t>
      </w:r>
      <w:r w:rsidR="00F7625E">
        <w:rPr>
          <w:rFonts w:eastAsia="Arial" w:cs="Calibri"/>
          <w:bCs/>
        </w:rPr>
        <w:t xml:space="preserve"> realizar </w:t>
      </w:r>
      <w:r w:rsidR="00CA7CF9">
        <w:rPr>
          <w:rFonts w:eastAsia="Arial" w:cs="Calibri"/>
          <w:bCs/>
        </w:rPr>
        <w:t xml:space="preserve">talleres </w:t>
      </w:r>
      <w:r w:rsidR="00D22DAF">
        <w:rPr>
          <w:rFonts w:eastAsia="Arial" w:cs="Calibri"/>
          <w:bCs/>
        </w:rPr>
        <w:t>teorico practico</w:t>
      </w:r>
      <w:r w:rsidR="00762694">
        <w:rPr>
          <w:rFonts w:eastAsia="Arial" w:cs="Calibri"/>
          <w:bCs/>
        </w:rPr>
        <w:t xml:space="preserve"> y socializar las esperiencias </w:t>
      </w:r>
      <w:r w:rsidR="00D22DAF">
        <w:rPr>
          <w:rFonts w:eastAsia="Arial" w:cs="Calibri"/>
          <w:bCs/>
        </w:rPr>
        <w:t xml:space="preserve"> de aprendizaje,</w:t>
      </w:r>
      <w:r w:rsidR="00172DBC">
        <w:rPr>
          <w:rFonts w:eastAsia="Arial" w:cs="Calibri"/>
          <w:bCs/>
        </w:rPr>
        <w:t xml:space="preserve"> relaci</w:t>
      </w:r>
      <w:r w:rsidR="00762694">
        <w:rPr>
          <w:rFonts w:eastAsia="Arial" w:cs="Calibri"/>
          <w:bCs/>
        </w:rPr>
        <w:t xml:space="preserve">onados con  presupuestos de obra , </w:t>
      </w:r>
      <w:r w:rsidR="00F7625E">
        <w:rPr>
          <w:rFonts w:eastAsia="Arial" w:cs="Calibri"/>
          <w:bCs/>
        </w:rPr>
        <w:t xml:space="preserve"> insumos requeridos</w:t>
      </w:r>
      <w:r w:rsidR="00762694">
        <w:rPr>
          <w:rFonts w:eastAsia="Arial" w:cs="Calibri"/>
          <w:bCs/>
        </w:rPr>
        <w:t xml:space="preserve"> para su elaboracion </w:t>
      </w:r>
      <w:r w:rsidR="00F7625E">
        <w:rPr>
          <w:rFonts w:eastAsia="Arial" w:cs="Calibri"/>
          <w:bCs/>
        </w:rPr>
        <w:t xml:space="preserve"> , deaceurdo a especificaciones tecnicas y planos de obra , teniendo en cuenta   todo tipo d</w:t>
      </w:r>
      <w:r w:rsidR="00C007BA">
        <w:rPr>
          <w:rFonts w:eastAsia="Arial" w:cs="Calibri"/>
          <w:bCs/>
        </w:rPr>
        <w:t xml:space="preserve">e costo  directo o indirecto  y basados en la normativa colombiana . </w:t>
      </w:r>
    </w:p>
    <w:p w14:paraId="3E7B0DDC" w14:textId="3B854209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 w:rsidR="00CA7CF9">
        <w:rPr>
          <w:rFonts w:eastAsia="Arial" w:cs="Calibri"/>
          <w:bCs/>
        </w:rPr>
        <w:t xml:space="preserve"> salon de clases </w:t>
      </w:r>
    </w:p>
    <w:p w14:paraId="11CF7DE0" w14:textId="0E38B942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  <w:r w:rsidR="00C007BA">
        <w:rPr>
          <w:rFonts w:eastAsia="Arial" w:cs="Calibri"/>
          <w:bCs/>
        </w:rPr>
        <w:t xml:space="preserve"> entregar a los aprendices  talleres  de analisis de precios unitarios , y brindarles    el listado de precios unitarios  de la gobernacion del valle del cauca.</w:t>
      </w:r>
    </w:p>
    <w:p w14:paraId="601CC2C1" w14:textId="3127D046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C007BA">
        <w:rPr>
          <w:rFonts w:eastAsia="Arial" w:cs="Calibri"/>
          <w:bCs/>
        </w:rPr>
        <w:t xml:space="preserve"> : material fisico , y digital . </w:t>
      </w:r>
    </w:p>
    <w:p w14:paraId="4A6851C9" w14:textId="5060A116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C007BA">
        <w:rPr>
          <w:rFonts w:eastAsia="Arial" w:cs="Calibri"/>
          <w:bCs/>
        </w:rPr>
        <w:t xml:space="preserve"> taller , decre No 1-17-1276 -   </w:t>
      </w:r>
      <w:r w:rsidR="009C174B">
        <w:rPr>
          <w:rFonts w:eastAsia="Arial" w:cs="Calibri"/>
          <w:bCs/>
        </w:rPr>
        <w:t xml:space="preserve"> No</w:t>
      </w:r>
      <w:r w:rsidR="00C007BA">
        <w:rPr>
          <w:rFonts w:eastAsia="Arial" w:cs="Calibri"/>
          <w:bCs/>
        </w:rPr>
        <w:t>1-22-1441</w:t>
      </w:r>
    </w:p>
    <w:p w14:paraId="6E086149" w14:textId="6193F694" w:rsidR="00C007BA" w:rsidRPr="00F51763" w:rsidRDefault="00DD7DE9" w:rsidP="00C007B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</w:t>
      </w:r>
      <w:r w:rsidR="00C007BA">
        <w:rPr>
          <w:rFonts w:eastAsia="Arial" w:cs="Calibri"/>
          <w:bCs/>
        </w:rPr>
        <w:t>ura</w:t>
      </w:r>
      <w:r w:rsidR="00AF4DA2">
        <w:rPr>
          <w:rFonts w:eastAsia="Arial" w:cs="Calibri"/>
          <w:bCs/>
        </w:rPr>
        <w:t>ción de la actividad:  horas (24</w:t>
      </w:r>
      <w:r w:rsidR="00C007BA">
        <w:rPr>
          <w:rFonts w:eastAsia="Arial" w:cs="Calibri"/>
          <w:bCs/>
        </w:rPr>
        <w:t>)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1B4C2E1D" w14:textId="2E28C27B" w:rsidR="00DD7DE9" w:rsidRPr="00F51763" w:rsidRDefault="00DD7DE9" w:rsidP="009C174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Descripción de la actividad</w:t>
      </w:r>
      <w:r w:rsidR="009C174B">
        <w:rPr>
          <w:rFonts w:eastAsia="Arial" w:cs="Calibri"/>
          <w:bCs/>
        </w:rPr>
        <w:t xml:space="preserve">: llevar a los aprendices a realizar una practica de campo , el cual nos va a brindar una autoevaluacion  directamente en el campo laboral de las obras civiles . </w:t>
      </w:r>
    </w:p>
    <w:p w14:paraId="5491C3CF" w14:textId="2B297A38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 w:rsidR="009C174B">
        <w:rPr>
          <w:rFonts w:eastAsia="Arial" w:cs="Calibri"/>
          <w:bCs/>
        </w:rPr>
        <w:t xml:space="preserve"> zonas de construccion </w:t>
      </w:r>
    </w:p>
    <w:p w14:paraId="7711BBA8" w14:textId="204EEE5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  <w:r w:rsidR="00CA7CF9">
        <w:rPr>
          <w:rFonts w:eastAsia="Arial" w:cs="Calibri"/>
          <w:bCs/>
        </w:rPr>
        <w:t xml:space="preserve"> </w:t>
      </w:r>
      <w:r w:rsidR="00172DBC">
        <w:rPr>
          <w:rFonts w:eastAsia="Arial" w:cs="Calibri"/>
          <w:bCs/>
        </w:rPr>
        <w:t>realizar practica de campo , basados en un presupuesto de obras civil</w:t>
      </w:r>
      <w:r w:rsidR="009C174B">
        <w:rPr>
          <w:rFonts w:eastAsia="Arial" w:cs="Calibri"/>
          <w:bCs/>
        </w:rPr>
        <w:t xml:space="preserve"> y llevarlo hasta el proceso de construccion , con el fin de evaluar  calculo de insumos, rendmientos , ma</w:t>
      </w:r>
      <w:r w:rsidR="00172DBC">
        <w:rPr>
          <w:rFonts w:eastAsia="Arial" w:cs="Calibri"/>
          <w:bCs/>
        </w:rPr>
        <w:t xml:space="preserve">nejo de equipos, entre otros </w:t>
      </w:r>
      <w:r w:rsidR="009C174B">
        <w:rPr>
          <w:rFonts w:eastAsia="Arial" w:cs="Calibri"/>
          <w:bCs/>
        </w:rPr>
        <w:t xml:space="preserve">. </w:t>
      </w:r>
    </w:p>
    <w:p w14:paraId="7E59059A" w14:textId="51D7295F" w:rsidR="00DD7DE9" w:rsidRPr="00F51763" w:rsidRDefault="00DD7DE9" w:rsidP="009C174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9C174B">
        <w:rPr>
          <w:rFonts w:eastAsia="Arial" w:cs="Calibri"/>
          <w:bCs/>
        </w:rPr>
        <w:t xml:space="preserve"> : decre No 1-17-1276 -   decreto No 1-22-1441</w:t>
      </w:r>
    </w:p>
    <w:p w14:paraId="3838E29A" w14:textId="22EC804D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172DBC">
        <w:rPr>
          <w:rFonts w:eastAsia="Arial" w:cs="Calibri"/>
          <w:bCs/>
        </w:rPr>
        <w:t xml:space="preserve">  </w:t>
      </w:r>
      <w:r w:rsidR="009145B0">
        <w:rPr>
          <w:rFonts w:eastAsia="Arial" w:cs="Calibri"/>
          <w:bCs/>
        </w:rPr>
        <w:t xml:space="preserve">marcos conceptuales </w:t>
      </w:r>
      <w:r w:rsidR="00762694">
        <w:rPr>
          <w:rFonts w:eastAsia="Arial" w:cs="Calibri"/>
          <w:bCs/>
        </w:rPr>
        <w:t xml:space="preserve"> , listado precios unitarios , manuales </w:t>
      </w:r>
    </w:p>
    <w:p w14:paraId="0793078B" w14:textId="33383A19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  <w:r w:rsidR="00172DBC">
        <w:rPr>
          <w:rFonts w:eastAsia="Arial" w:cs="Calibri"/>
          <w:bCs/>
        </w:rPr>
        <w:t xml:space="preserve"> se adjunta evidencia fotografica  en documento evidencia </w:t>
      </w:r>
    </w:p>
    <w:p w14:paraId="1225360E" w14:textId="210E8961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 w:rsidR="0009173D">
        <w:rPr>
          <w:rFonts w:eastAsia="Arial" w:cs="Calibri"/>
          <w:bCs/>
        </w:rPr>
        <w:t xml:space="preserve"> </w:t>
      </w:r>
      <w:r w:rsidR="00AF4DA2">
        <w:rPr>
          <w:rFonts w:eastAsia="Arial" w:cs="Calibri"/>
          <w:bCs/>
        </w:rPr>
        <w:t xml:space="preserve">docuemtneo evaluacion 1 </w:t>
      </w:r>
      <w:r w:rsidR="00146882">
        <w:rPr>
          <w:rFonts w:eastAsia="Arial" w:cs="Calibri"/>
          <w:bCs/>
        </w:rPr>
        <w:t xml:space="preserve"> </w:t>
      </w:r>
    </w:p>
    <w:p w14:paraId="42C352DF" w14:textId="2F290231" w:rsidR="00815D58" w:rsidRPr="00CA7CF9" w:rsidRDefault="00DD7DE9" w:rsidP="00CA7CF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 w:rsidR="00394C95">
        <w:rPr>
          <w:rFonts w:eastAsia="Arial" w:cs="Calibri"/>
          <w:bCs/>
        </w:rPr>
        <w:t xml:space="preserve"> 25 </w:t>
      </w:r>
      <w:r w:rsidR="00146882">
        <w:rPr>
          <w:rFonts w:eastAsia="Arial" w:cs="Calibri"/>
          <w:bCs/>
        </w:rPr>
        <w:t xml:space="preserve"> horas</w:t>
      </w:r>
      <w:r w:rsidR="00306ECB">
        <w:rPr>
          <w:rFonts w:eastAsia="Arial" w:cs="Calibri"/>
          <w:bCs/>
        </w:rPr>
        <w:t xml:space="preserve"> </w:t>
      </w:r>
      <w:r w:rsidR="00F51763">
        <w:rPr>
          <w:rFonts w:cs="Calibri"/>
          <w:color w:val="000000"/>
          <w:sz w:val="24"/>
          <w:szCs w:val="24"/>
          <w:lang w:eastAsia="es-ES"/>
        </w:rPr>
        <w:br w:type="page"/>
      </w:r>
      <w:r w:rsidR="00FE7202"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0CDB868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="00146882">
        <w:rPr>
          <w:rFonts w:eastAsia="Arial" w:cs="Calibri"/>
          <w:bCs/>
        </w:rPr>
        <w:t xml:space="preserve">   </w:t>
      </w:r>
      <w:r w:rsidR="00AF4DA2">
        <w:rPr>
          <w:rFonts w:eastAsia="Arial" w:cs="Calibri"/>
          <w:bCs/>
        </w:rPr>
        <w:t xml:space="preserve">transmitir connocmiento por medio de sistemas visuales relacionados </w:t>
      </w:r>
      <w:r w:rsidR="00D21159">
        <w:rPr>
          <w:rFonts w:eastAsia="Arial" w:cs="Calibri"/>
          <w:bCs/>
        </w:rPr>
        <w:t xml:space="preserve">con </w:t>
      </w:r>
      <w:r w:rsidR="00AF4DA2">
        <w:rPr>
          <w:rFonts w:eastAsia="Arial" w:cs="Calibri"/>
          <w:bCs/>
        </w:rPr>
        <w:t>interpretacion de planos  para el analisis de cantidades , manejo de precios del mercado y condiciones de trabajo .</w:t>
      </w:r>
    </w:p>
    <w:p w14:paraId="152A9F91" w14:textId="0A9B8D1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 w:rsidR="00AF4DA2">
        <w:rPr>
          <w:rFonts w:eastAsia="Arial" w:cs="Calibri"/>
          <w:bCs/>
        </w:rPr>
        <w:t xml:space="preserve"> </w:t>
      </w:r>
      <w:r w:rsidR="00394C95">
        <w:rPr>
          <w:rFonts w:eastAsia="Arial" w:cs="Calibri"/>
          <w:bCs/>
        </w:rPr>
        <w:t xml:space="preserve">salon clases, </w:t>
      </w:r>
    </w:p>
    <w:p w14:paraId="1F384995" w14:textId="17EA3CD2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  <w:r w:rsidR="00172DBC">
        <w:rPr>
          <w:rFonts w:eastAsia="Arial" w:cs="Calibri"/>
          <w:bCs/>
        </w:rPr>
        <w:t xml:space="preserve">  actividad reacionada con la interpretacion de planos, y especificaciones de obra </w:t>
      </w:r>
    </w:p>
    <w:p w14:paraId="2E043272" w14:textId="0FD537F3" w:rsidR="00DD7DE9" w:rsidRPr="00F51763" w:rsidRDefault="00DD7DE9" w:rsidP="00172DBC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172DBC">
        <w:rPr>
          <w:rFonts w:eastAsia="Arial" w:cs="Calibri"/>
          <w:bCs/>
        </w:rPr>
        <w:t xml:space="preserve"> : decre No 1-17-1276 -   decreto No 1-22-1441</w:t>
      </w:r>
    </w:p>
    <w:p w14:paraId="4D6B8CAE" w14:textId="30F0421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172DBC">
        <w:rPr>
          <w:rFonts w:eastAsia="Arial" w:cs="Calibri"/>
          <w:bCs/>
        </w:rPr>
        <w:t xml:space="preserve">n  medios visuales , papeleria </w:t>
      </w:r>
      <w:r w:rsidR="00762694">
        <w:rPr>
          <w:rFonts w:eastAsia="Arial" w:cs="Calibri"/>
          <w:bCs/>
        </w:rPr>
        <w:t xml:space="preserve">, web grafias </w:t>
      </w:r>
    </w:p>
    <w:p w14:paraId="68B81950" w14:textId="653AEE5D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  <w:r w:rsidR="00172DBC">
        <w:rPr>
          <w:rFonts w:eastAsia="Arial" w:cs="Calibri"/>
          <w:bCs/>
        </w:rPr>
        <w:t xml:space="preserve">se  adjunta evidencia fotografica en documento de evidencia </w:t>
      </w:r>
    </w:p>
    <w:p w14:paraId="79B009A5" w14:textId="6971BA12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 w:rsidR="00394C95">
        <w:rPr>
          <w:rFonts w:eastAsia="Arial" w:cs="Calibri"/>
          <w:bCs/>
        </w:rPr>
        <w:t xml:space="preserve"> documento evaluacion 2 </w:t>
      </w:r>
    </w:p>
    <w:p w14:paraId="3200C7DA" w14:textId="3A2095C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 w:rsidR="00394C95">
        <w:rPr>
          <w:rFonts w:eastAsia="Arial" w:cs="Calibri"/>
          <w:bCs/>
        </w:rPr>
        <w:t xml:space="preserve">25 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950" w:type="dxa"/>
        <w:tblLook w:val="04A0" w:firstRow="1" w:lastRow="0" w:firstColumn="1" w:lastColumn="0" w:noHBand="0" w:noVBand="1"/>
      </w:tblPr>
      <w:tblGrid>
        <w:gridCol w:w="1572"/>
        <w:gridCol w:w="1579"/>
        <w:gridCol w:w="1531"/>
        <w:gridCol w:w="1409"/>
        <w:gridCol w:w="1534"/>
        <w:gridCol w:w="2545"/>
      </w:tblGrid>
      <w:tr w:rsidR="00B63705" w:rsidRPr="00F51763" w14:paraId="7EF4B68F" w14:textId="77777777" w:rsidTr="009145B0">
        <w:trPr>
          <w:trHeight w:val="464"/>
        </w:trPr>
        <w:tc>
          <w:tcPr>
            <w:tcW w:w="1572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0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31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409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289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2545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9145B0" w:rsidRPr="00F51763" w14:paraId="5B95941D" w14:textId="77777777" w:rsidTr="009145B0">
        <w:trPr>
          <w:trHeight w:val="795"/>
        </w:trPr>
        <w:tc>
          <w:tcPr>
            <w:tcW w:w="1572" w:type="dxa"/>
          </w:tcPr>
          <w:p w14:paraId="47B60C9C" w14:textId="46715286" w:rsidR="007659AA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FB79D9D" w14:textId="77777777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7B8B7E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1A3373D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D8B1086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DD50AAD" w14:textId="732B903E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Identificacion proyecto </w:t>
            </w:r>
          </w:p>
          <w:p w14:paraId="694991F5" w14:textId="77777777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C9BFA56" w14:textId="77777777" w:rsidR="00172DBC" w:rsidRDefault="00172DBC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6DFA8B6" w14:textId="77777777" w:rsidR="00172DBC" w:rsidRDefault="00172DBC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44EE788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21517B6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E3B69A5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850D88C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906B91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E0E9816" w14:textId="1948186C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Planificacion</w:t>
            </w:r>
          </w:p>
          <w:p w14:paraId="7DDD9AE5" w14:textId="77777777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EAC5065" w14:textId="77777777" w:rsidR="00762694" w:rsidRDefault="00762694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3953238" w14:textId="77777777" w:rsidR="00762694" w:rsidRDefault="00762694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6B3CC7B" w14:textId="77777777" w:rsidR="00762694" w:rsidRDefault="00762694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83CCC44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98C3977" w14:textId="033A908C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Ejecucion</w:t>
            </w:r>
          </w:p>
          <w:p w14:paraId="78C7F710" w14:textId="77777777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9C8A45A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155EA3C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807DBF5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08E2FE0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78826B0" w14:textId="3486FFBF" w:rsidR="00146882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Seguimiento </w:t>
            </w:r>
          </w:p>
          <w:p w14:paraId="3A0E03E0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6B778C6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7A119F3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D434520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45FCB30" w14:textId="40CE280F" w:rsidR="00146882" w:rsidRPr="00F51763" w:rsidRDefault="00146882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Cierre </w:t>
            </w:r>
          </w:p>
        </w:tc>
        <w:tc>
          <w:tcPr>
            <w:tcW w:w="1604" w:type="dxa"/>
          </w:tcPr>
          <w:p w14:paraId="5B05DE10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B85FBEC" w14:textId="2A57668B" w:rsidR="007659AA" w:rsidRDefault="00D96129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Analisis  listado preci</w:t>
            </w:r>
            <w:r w:rsidR="00172DBC">
              <w:rPr>
                <w:rFonts w:cs="Calibri"/>
                <w:b/>
                <w:sz w:val="24"/>
                <w:szCs w:val="24"/>
              </w:rPr>
              <w:t xml:space="preserve">os unitarios de la gobernacion valle del cauca </w:t>
            </w:r>
          </w:p>
          <w:p w14:paraId="7E1E3E69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94D2C64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ACE80C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02F100A" w14:textId="77777777" w:rsidR="005E5280" w:rsidRDefault="005E5280" w:rsidP="00762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18872428" w14:textId="77777777" w:rsidR="00762694" w:rsidRDefault="00762694" w:rsidP="00762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F753680" w14:textId="77777777" w:rsidR="00762694" w:rsidRDefault="00762694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 planifico y se organizo la informacion de manera consecutiva  co el fin de realizar el analisis de precios  , y  la elaboracion del presupuesto </w:t>
            </w:r>
          </w:p>
          <w:p w14:paraId="70A34F80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9CF9778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Durante la clase 3-4 se realizo el taller de analisis de precios unitarios </w:t>
            </w:r>
          </w:p>
          <w:p w14:paraId="4BF28A12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2AFE2D9" w14:textId="109E9273" w:rsidR="009145B0" w:rsidRDefault="009145B0" w:rsidP="009145B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Se  hizo seghuimiento  a los talleres iniciados en clase . </w:t>
            </w:r>
          </w:p>
          <w:p w14:paraId="2E6503AB" w14:textId="77777777" w:rsidR="009145B0" w:rsidRDefault="009145B0" w:rsidP="009145B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574F07D" w14:textId="3299A60C" w:rsidR="009145B0" w:rsidRPr="00F51763" w:rsidRDefault="009145B0" w:rsidP="009145B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Taller evauativo 2   </w:t>
            </w:r>
          </w:p>
        </w:tc>
        <w:tc>
          <w:tcPr>
            <w:tcW w:w="1531" w:type="dxa"/>
          </w:tcPr>
          <w:p w14:paraId="4A40C190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26D6E7F" w14:textId="77777777" w:rsidR="009145B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Taller precios unitartios  y analisis de precios unitarios , basado listado precios de la gobernacion</w:t>
            </w:r>
          </w:p>
          <w:p w14:paraId="46FD9018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88DBDC4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0B5C1E6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B83EEF4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lastRenderedPageBreak/>
              <w:t>Elaboracion de talleres  y maoas conceptuales</w:t>
            </w:r>
          </w:p>
          <w:p w14:paraId="1584FB93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9B3EA67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6344D80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8E30C5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CF1C66B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255A9FA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B668AA7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02F5F98" w14:textId="77777777" w:rsidR="00B63705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Mapas conceptuales del tema  a tratar en talleres</w:t>
            </w:r>
          </w:p>
          <w:p w14:paraId="5C2A93F0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B92BADE" w14:textId="547308EF" w:rsidR="007659AA" w:rsidRPr="00F51763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5E5280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</w:tcPr>
          <w:p w14:paraId="18A8DF69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18F9025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0072099" w14:textId="77777777" w:rsidR="005E5280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57952D2" w14:textId="77777777" w:rsidR="007659AA" w:rsidRDefault="005E528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Evidencia aprendizaje  relacionada doc evidencia </w:t>
            </w:r>
          </w:p>
          <w:p w14:paraId="3A6B0F8A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8400563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B1B8228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95CEE2E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D2A36A6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AAA7D86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4E210D6" w14:textId="77777777" w:rsidR="009145B0" w:rsidRDefault="009145B0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 adjunta evidemcia de aprnedizaje documento de evidencia </w:t>
            </w:r>
          </w:p>
          <w:p w14:paraId="66815D02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8AF8288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5496282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Se adjunta evidemcia de aprnedizaje documento de evidencia</w:t>
            </w:r>
          </w:p>
          <w:p w14:paraId="2B54F057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55FD65E" w14:textId="77777777" w:rsidR="00B63705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Se adjunta evidemcia de aprnedizaje documento de evidencia</w:t>
            </w:r>
          </w:p>
          <w:p w14:paraId="24E5EC53" w14:textId="74950EA5" w:rsidR="00B63705" w:rsidRPr="00F51763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3368B7F7" w14:textId="53A59DAD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39ED0F7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EC34269" w14:textId="2EF1E988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Rresultados de los talleres teorico practicos </w:t>
            </w:r>
          </w:p>
          <w:p w14:paraId="1198E259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E1FB648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41A09A82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19324B6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4F422B9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4E4ED6B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D751663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E898C0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64E0A61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Desempeño en el slon de clases con las actividades programadas</w:t>
            </w:r>
          </w:p>
          <w:p w14:paraId="6E5EFF47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D742846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C39EB67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508D6C9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24CD56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1E640CC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950A2D0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582AAB9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0DC7F02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60136B0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1382990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29F2CB7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79BB1F0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78787A5" w14:textId="09AEC7EB" w:rsidR="00B63705" w:rsidRP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Resultado examen final.</w:t>
            </w:r>
          </w:p>
          <w:p w14:paraId="23A802B2" w14:textId="37006A83" w:rsidR="00B63705" w:rsidRPr="00F51763" w:rsidRDefault="00B63705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</w:tcPr>
          <w:p w14:paraId="5D6CB6B8" w14:textId="77777777" w:rsidR="007659AA" w:rsidRDefault="005E5280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lastRenderedPageBreak/>
              <w:t xml:space="preserve">  Evaluacion complementaria </w:t>
            </w:r>
          </w:p>
          <w:p w14:paraId="4E76BC0B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C18CEFC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6B927E8" w14:textId="77777777" w:rsidR="009145B0" w:rsidRDefault="009145B0" w:rsidP="0076269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2D9E07E" w14:textId="77777777" w:rsidR="005E5280" w:rsidRDefault="005E5280" w:rsidP="005E5280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AB8675F" w14:textId="77777777" w:rsidR="00762694" w:rsidRDefault="005E5280" w:rsidP="005E5280">
            <w:pPr>
              <w:pStyle w:val="Prrafodelista"/>
              <w:numPr>
                <w:ilvl w:val="0"/>
                <w:numId w:val="36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analisis precios unitarios</w:t>
            </w:r>
          </w:p>
          <w:p w14:paraId="7A15C9EB" w14:textId="77777777" w:rsidR="00762694" w:rsidRDefault="00762694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E42A882" w14:textId="77777777" w:rsidR="00B63705" w:rsidRDefault="00B63705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E475E7D" w14:textId="77777777" w:rsidR="00B63705" w:rsidRDefault="00B63705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300D2C7" w14:textId="77777777" w:rsidR="00B63705" w:rsidRDefault="00B63705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1A2EF50" w14:textId="77777777" w:rsidR="00B63705" w:rsidRDefault="00B63705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2C3B3CC" w14:textId="77777777" w:rsidR="00B63705" w:rsidRDefault="00B63705" w:rsidP="00762694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3BBF8B1" w14:textId="1F401FEF" w:rsidR="005E5280" w:rsidRDefault="00762694" w:rsidP="005E5280">
            <w:pPr>
              <w:pStyle w:val="Prrafodelista"/>
              <w:numPr>
                <w:ilvl w:val="0"/>
                <w:numId w:val="36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mapas conceptuales </w:t>
            </w:r>
            <w:r w:rsidR="005E5280">
              <w:rPr>
                <w:rFonts w:cs="Calibri"/>
                <w:b/>
                <w:sz w:val="24"/>
                <w:szCs w:val="24"/>
              </w:rPr>
              <w:t xml:space="preserve">  </w:t>
            </w:r>
          </w:p>
          <w:p w14:paraId="6B9C95C2" w14:textId="77777777" w:rsidR="005E5280" w:rsidRDefault="005E5280" w:rsidP="005E5280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8D54397" w14:textId="77777777" w:rsidR="00B63705" w:rsidRDefault="00B63705" w:rsidP="005E5280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88EF7AF" w14:textId="77777777" w:rsidR="00B63705" w:rsidRDefault="00B63705" w:rsidP="005E5280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FC0C9EC" w14:textId="77777777" w:rsidR="00B63705" w:rsidRDefault="00B63705" w:rsidP="005E5280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20F11F0" w14:textId="77777777" w:rsidR="00B63705" w:rsidRDefault="00B63705" w:rsidP="005E5280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30C3E7E" w14:textId="77777777" w:rsidR="00B63705" w:rsidRDefault="005E5280" w:rsidP="005E5280">
            <w:pPr>
              <w:pStyle w:val="Prrafodelista"/>
              <w:numPr>
                <w:ilvl w:val="0"/>
                <w:numId w:val="36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elaboracion presupuesto de obra civil</w:t>
            </w:r>
          </w:p>
          <w:p w14:paraId="0B06BEC3" w14:textId="77777777" w:rsidR="00B63705" w:rsidRP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151B144F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AE6E1BB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166EA445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DA09CAC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626C603E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7300EA9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9AF4795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459DEF7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6CBA0A4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CDE979C" w14:textId="77777777" w:rsidR="00B63705" w:rsidRDefault="00B63705" w:rsidP="00B6370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2B51DFC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94C493B" w14:textId="77777777" w:rsidR="00B63705" w:rsidRDefault="00B63705" w:rsidP="00B6370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F7C38A2" w14:textId="4AFE6CD9" w:rsidR="005E5280" w:rsidRPr="00B63705" w:rsidRDefault="00B63705" w:rsidP="00B63705">
            <w:pPr>
              <w:pStyle w:val="Prrafodelista"/>
              <w:numPr>
                <w:ilvl w:val="0"/>
                <w:numId w:val="36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63705">
              <w:rPr>
                <w:rFonts w:cs="Calibri"/>
                <w:b/>
                <w:sz w:val="24"/>
                <w:szCs w:val="24"/>
              </w:rPr>
              <w:t xml:space="preserve">Evaluacion final </w:t>
            </w:r>
            <w:r w:rsidR="005E5280" w:rsidRPr="00B63705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03C363E3" w14:textId="495449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lastRenderedPageBreak/>
        <w:tab/>
      </w:r>
    </w:p>
    <w:p w14:paraId="3F1FC194" w14:textId="77777777" w:rsidR="00C05B4C" w:rsidRDefault="00C05B4C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1DA28DF0" w14:textId="77777777" w:rsidR="00B63705" w:rsidRDefault="00B63705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02BE025" w14:textId="77777777" w:rsidR="00B63705" w:rsidRPr="00B63705" w:rsidRDefault="00B63705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CCB4776" w14:textId="2AAC3BF9" w:rsidR="00F51763" w:rsidRPr="00B63705" w:rsidRDefault="00B53D0D" w:rsidP="00C05B4C">
      <w:pPr>
        <w:pStyle w:val="Prrafodelista"/>
        <w:numPr>
          <w:ilvl w:val="0"/>
          <w:numId w:val="31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63705">
        <w:rPr>
          <w:rFonts w:ascii="Calibri" w:hAnsi="Calibri" w:cs="Calibri"/>
          <w:b/>
          <w:sz w:val="24"/>
          <w:szCs w:val="24"/>
        </w:rPr>
        <w:t>GLOSARIO DE TÉRMINOS</w:t>
      </w:r>
    </w:p>
    <w:p w14:paraId="405226ED" w14:textId="763D27D1" w:rsidR="00C05B4C" w:rsidRPr="00D96129" w:rsidRDefault="00C05B4C" w:rsidP="00D96129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 xml:space="preserve">Presupuesto :  </w:t>
      </w:r>
      <w:r w:rsidRPr="00D96129">
        <w:rPr>
          <w:rFonts w:ascii="Calibri" w:hAnsi="Calibri" w:cs="Calibri"/>
          <w:color w:val="000000" w:themeColor="text1"/>
          <w:sz w:val="24"/>
          <w:szCs w:val="24"/>
        </w:rPr>
        <w:t xml:space="preserve">documento que detalla los ingresos y gastos de una empresa u organización en un preiodo de tiempo determinado </w:t>
      </w:r>
    </w:p>
    <w:p w14:paraId="70126FC9" w14:textId="77777777" w:rsidR="00B35DDA" w:rsidRPr="00B63705" w:rsidRDefault="00C05B4C" w:rsidP="00B35DDA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Obra civil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: construccion desarrollada por civiles (ingenieros,arquitectos ,constructores)para ser utilizadas con fines de infraestructura en una ciudad refion o pais </w:t>
      </w:r>
    </w:p>
    <w:p w14:paraId="60650E6A" w14:textId="339FC7D2" w:rsidR="00B35DDA" w:rsidRPr="00B63705" w:rsidRDefault="00B35DDA" w:rsidP="00B63705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Actividad aprendizaje: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Acciones integradoras e integradas entre sí, realizadas por los Aprendices con la orientación del Instructor - tutor a lo largo del proceso formativo. Son objeto directo de aprendizaje; esto indica que existe una relación directa entre lo que se debe hacer en el Centro formativo y lo que más tarde se hará en el mundo laboral.</w:t>
      </w:r>
    </w:p>
    <w:p w14:paraId="1FE6E382" w14:textId="1CDC2D6A" w:rsidR="00B35DDA" w:rsidRPr="00B63705" w:rsidRDefault="00B35DDA" w:rsidP="00B63705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Aprendiz: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Es toda persona que recibe formación en la Entidad. En el SENA se reconoce con el perfil de libre pensador, con capacidad crítica, solidario, emprendedor creativo y líder.</w:t>
      </w:r>
    </w:p>
    <w:p w14:paraId="41EF94F0" w14:textId="03876DE8" w:rsidR="00D22DAF" w:rsidRPr="00B63705" w:rsidRDefault="00B35DDA" w:rsidP="00B63705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eastAsia="Times New Roman" w:hAnsi="Calibri"/>
          <w:b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Apu 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: análisis de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precis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unitarios , el cual nos brinda información de costos directos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inidrectos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, costos de una obra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pr</w:t>
      </w:r>
      <w:proofErr w:type="spellEnd"/>
    </w:p>
    <w:p w14:paraId="4AC4B27A" w14:textId="453DAB1E" w:rsidR="00D22DAF" w:rsidRPr="00B63705" w:rsidRDefault="00D22DAF" w:rsidP="00B63705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</w:t>
      </w:r>
      <w:r w:rsidRPr="00B63705">
        <w:rPr>
          <w:rFonts w:ascii="Calibri" w:eastAsia="Times New Roman" w:hAnsi="Calibri"/>
          <w:b/>
          <w:color w:val="5D5D5D"/>
          <w:sz w:val="24"/>
          <w:szCs w:val="24"/>
          <w:shd w:val="clear" w:color="auto" w:fill="FFFFFF"/>
          <w:lang w:val="es-ES_tradnl" w:eastAsia="es-ES_tradnl"/>
        </w:rPr>
        <w:t>Costo directo: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gastos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necesaros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para la fabricación de  los productos o servicios </w:t>
      </w:r>
    </w:p>
    <w:p w14:paraId="2DA79DC9" w14:textId="44A544D8" w:rsidR="00C05B4C" w:rsidRPr="00B63705" w:rsidRDefault="00D22DAF" w:rsidP="00B63705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eastAsia="Times New Roman" w:hAnsi="Calibri"/>
          <w:b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Costo indirecto :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costos de un proyecto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especifico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, que  no son necesarios para el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fincionam,iento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de la organización pero que son muy importantes a la hora de </w:t>
      </w:r>
      <w:proofErr w:type="spellStart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ejecucuion</w:t>
      </w:r>
      <w:proofErr w:type="spellEnd"/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 xml:space="preserve"> de un proyecto 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78AFA241" w14:textId="0732B393" w:rsidR="001642B6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0477B573" w14:textId="02B8BCF9" w:rsidR="00146882" w:rsidRDefault="008E683F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1" w:history="1">
        <w:r w:rsidR="001642B6" w:rsidRPr="007644E2">
          <w:rPr>
            <w:rStyle w:val="Hipervnculo"/>
            <w:rFonts w:cs="Calibri"/>
            <w:b/>
            <w:bCs/>
            <w:sz w:val="23"/>
            <w:szCs w:val="23"/>
          </w:rPr>
          <w:t>https://www.valledelcauca.gov.co/documentos/11754/listado-de-precios-de-referencia-gobernacion-del-valle/</w:t>
        </w:r>
      </w:hyperlink>
    </w:p>
    <w:p w14:paraId="5CAA70A7" w14:textId="5AB90326" w:rsidR="0092729E" w:rsidRDefault="008E683F" w:rsidP="00146882">
      <w:pPr>
        <w:spacing w:line="360" w:lineRule="auto"/>
        <w:jc w:val="both"/>
        <w:rPr>
          <w:rStyle w:val="Hipervnculo"/>
          <w:rFonts w:cs="Calibri"/>
          <w:b/>
          <w:bCs/>
          <w:sz w:val="23"/>
          <w:szCs w:val="23"/>
        </w:rPr>
      </w:pPr>
      <w:hyperlink r:id="rId12" w:history="1">
        <w:r w:rsidR="00146882" w:rsidRPr="007644E2">
          <w:rPr>
            <w:rStyle w:val="Hipervnculo"/>
            <w:rFonts w:cs="Calibri"/>
            <w:b/>
            <w:bCs/>
            <w:sz w:val="23"/>
            <w:szCs w:val="23"/>
          </w:rPr>
          <w:t>https://www.poli.edu.co/blog/poliverso/fases-de-un-proyecto</w:t>
        </w:r>
      </w:hyperlink>
    </w:p>
    <w:p w14:paraId="3FC10496" w14:textId="134EE3D8" w:rsidR="0092729E" w:rsidRPr="00B63705" w:rsidRDefault="008E683F" w:rsidP="00B63705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3" w:history="1">
        <w:r w:rsidR="00C05B4C" w:rsidRPr="00425D8B">
          <w:rPr>
            <w:rStyle w:val="Hipervnculo"/>
            <w:rFonts w:cs="Calibri"/>
            <w:b/>
            <w:bCs/>
            <w:sz w:val="23"/>
            <w:szCs w:val="23"/>
          </w:rPr>
          <w:t>https://www.google.com/search?q=obra+civil+que+es&amp;sca_esv=a132f53bdbf2e8af&amp;sca_upv=1&amp;rlz=1C5CHFA_enCO723CO724&amp;sxsrf=ADLYWIJk3njpckyMnEEwiz3Bi-</w:t>
        </w:r>
      </w:hyperlink>
      <w:r w:rsidR="00C05B4C">
        <w:rPr>
          <w:rFonts w:cs="Calibri"/>
          <w:b/>
          <w:bCs/>
          <w:sz w:val="23"/>
          <w:szCs w:val="23"/>
        </w:rPr>
        <w:t xml:space="preserve"> </w:t>
      </w: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162"/>
        <w:gridCol w:w="2090"/>
      </w:tblGrid>
      <w:tr w:rsidR="00B53D0D" w:rsidRPr="00F51763" w14:paraId="713DDDE6" w14:textId="77777777" w:rsidTr="00B63705">
        <w:trPr>
          <w:trHeight w:val="447"/>
        </w:trPr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2162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090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B63705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2181C056" w:rsidR="00B53D0D" w:rsidRPr="00F51763" w:rsidRDefault="00C05B4C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Felipe gonzalez ramirez</w:t>
            </w:r>
          </w:p>
        </w:tc>
        <w:tc>
          <w:tcPr>
            <w:tcW w:w="1559" w:type="dxa"/>
          </w:tcPr>
          <w:p w14:paraId="78111428" w14:textId="09BC784A" w:rsidR="00B53D0D" w:rsidRPr="00F51763" w:rsidRDefault="00C05B4C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2162" w:type="dxa"/>
          </w:tcPr>
          <w:p w14:paraId="423F3BFD" w14:textId="01B0E467" w:rsidR="00B53D0D" w:rsidRPr="00F51763" w:rsidRDefault="00B63705" w:rsidP="00C05B4C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Regional cartago</w:t>
            </w:r>
          </w:p>
        </w:tc>
        <w:tc>
          <w:tcPr>
            <w:tcW w:w="2090" w:type="dxa"/>
          </w:tcPr>
          <w:p w14:paraId="0EED43B0" w14:textId="55658B81" w:rsidR="00B53D0D" w:rsidRPr="00F51763" w:rsidRDefault="003F300B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Junio 2026 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594A" w14:textId="77777777" w:rsidR="008E683F" w:rsidRDefault="008E683F">
      <w:pPr>
        <w:spacing w:after="0" w:line="240" w:lineRule="auto"/>
      </w:pPr>
      <w:r>
        <w:separator/>
      </w:r>
    </w:p>
  </w:endnote>
  <w:endnote w:type="continuationSeparator" w:id="0">
    <w:p w14:paraId="0F21C985" w14:textId="77777777" w:rsidR="008E683F" w:rsidRDefault="008E683F">
      <w:pPr>
        <w:spacing w:after="0" w:line="240" w:lineRule="auto"/>
      </w:pPr>
      <w:r>
        <w:continuationSeparator/>
      </w:r>
    </w:p>
  </w:endnote>
  <w:endnote w:type="continuationNotice" w:id="1">
    <w:p w14:paraId="16509D02" w14:textId="77777777" w:rsidR="008E683F" w:rsidRDefault="008E68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6B782" w14:textId="77777777" w:rsidR="008E683F" w:rsidRDefault="008E683F">
      <w:pPr>
        <w:spacing w:after="0" w:line="240" w:lineRule="auto"/>
      </w:pPr>
      <w:r>
        <w:separator/>
      </w:r>
    </w:p>
  </w:footnote>
  <w:footnote w:type="continuationSeparator" w:id="0">
    <w:p w14:paraId="508E5281" w14:textId="77777777" w:rsidR="008E683F" w:rsidRDefault="008E683F">
      <w:pPr>
        <w:spacing w:after="0" w:line="240" w:lineRule="auto"/>
      </w:pPr>
      <w:r>
        <w:continuationSeparator/>
      </w:r>
    </w:p>
  </w:footnote>
  <w:footnote w:type="continuationNotice" w:id="1">
    <w:p w14:paraId="3F3C7446" w14:textId="77777777" w:rsidR="008E683F" w:rsidRDefault="008E68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8E683F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s-ES_tradnl" w:eastAsia="es-ES_tradnl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8E683F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A1744F7"/>
    <w:multiLevelType w:val="hybridMultilevel"/>
    <w:tmpl w:val="2A40388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30F48"/>
    <w:multiLevelType w:val="hybridMultilevel"/>
    <w:tmpl w:val="84D43C6C"/>
    <w:lvl w:ilvl="0" w:tplc="B09AA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FC5E4C"/>
    <w:multiLevelType w:val="hybridMultilevel"/>
    <w:tmpl w:val="96C6C1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A4B26"/>
    <w:multiLevelType w:val="hybridMultilevel"/>
    <w:tmpl w:val="34CE493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D838F3"/>
    <w:multiLevelType w:val="hybridMultilevel"/>
    <w:tmpl w:val="AE021F24"/>
    <w:lvl w:ilvl="0" w:tplc="040A000F">
      <w:start w:val="1"/>
      <w:numFmt w:val="decimal"/>
      <w:lvlText w:val="%1."/>
      <w:lvlJc w:val="left"/>
      <w:pPr>
        <w:ind w:left="1440" w:hanging="360"/>
      </w:pPr>
    </w:lvl>
    <w:lvl w:ilvl="1" w:tplc="040A0019" w:tentative="1">
      <w:start w:val="1"/>
      <w:numFmt w:val="lowerLetter"/>
      <w:lvlText w:val="%2."/>
      <w:lvlJc w:val="left"/>
      <w:pPr>
        <w:ind w:left="2160" w:hanging="360"/>
      </w:pPr>
    </w:lvl>
    <w:lvl w:ilvl="2" w:tplc="040A001B" w:tentative="1">
      <w:start w:val="1"/>
      <w:numFmt w:val="lowerRoman"/>
      <w:lvlText w:val="%3."/>
      <w:lvlJc w:val="right"/>
      <w:pPr>
        <w:ind w:left="2880" w:hanging="180"/>
      </w:pPr>
    </w:lvl>
    <w:lvl w:ilvl="3" w:tplc="040A000F" w:tentative="1">
      <w:start w:val="1"/>
      <w:numFmt w:val="decimal"/>
      <w:lvlText w:val="%4."/>
      <w:lvlJc w:val="left"/>
      <w:pPr>
        <w:ind w:left="3600" w:hanging="360"/>
      </w:pPr>
    </w:lvl>
    <w:lvl w:ilvl="4" w:tplc="040A0019" w:tentative="1">
      <w:start w:val="1"/>
      <w:numFmt w:val="lowerLetter"/>
      <w:lvlText w:val="%5."/>
      <w:lvlJc w:val="left"/>
      <w:pPr>
        <w:ind w:left="4320" w:hanging="360"/>
      </w:pPr>
    </w:lvl>
    <w:lvl w:ilvl="5" w:tplc="040A001B" w:tentative="1">
      <w:start w:val="1"/>
      <w:numFmt w:val="lowerRoman"/>
      <w:lvlText w:val="%6."/>
      <w:lvlJc w:val="right"/>
      <w:pPr>
        <w:ind w:left="5040" w:hanging="180"/>
      </w:pPr>
    </w:lvl>
    <w:lvl w:ilvl="6" w:tplc="040A000F" w:tentative="1">
      <w:start w:val="1"/>
      <w:numFmt w:val="decimal"/>
      <w:lvlText w:val="%7."/>
      <w:lvlJc w:val="left"/>
      <w:pPr>
        <w:ind w:left="5760" w:hanging="360"/>
      </w:pPr>
    </w:lvl>
    <w:lvl w:ilvl="7" w:tplc="040A0019" w:tentative="1">
      <w:start w:val="1"/>
      <w:numFmt w:val="lowerLetter"/>
      <w:lvlText w:val="%8."/>
      <w:lvlJc w:val="left"/>
      <w:pPr>
        <w:ind w:left="6480" w:hanging="360"/>
      </w:pPr>
    </w:lvl>
    <w:lvl w:ilvl="8" w:tplc="0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E62D59"/>
    <w:multiLevelType w:val="hybridMultilevel"/>
    <w:tmpl w:val="CFAEEBE0"/>
    <w:lvl w:ilvl="0" w:tplc="040A000F">
      <w:start w:val="1"/>
      <w:numFmt w:val="decimal"/>
      <w:lvlText w:val="%1."/>
      <w:lvlJc w:val="left"/>
      <w:pPr>
        <w:ind w:left="1600" w:hanging="360"/>
      </w:pPr>
    </w:lvl>
    <w:lvl w:ilvl="1" w:tplc="040A0019" w:tentative="1">
      <w:start w:val="1"/>
      <w:numFmt w:val="lowerLetter"/>
      <w:lvlText w:val="%2."/>
      <w:lvlJc w:val="left"/>
      <w:pPr>
        <w:ind w:left="2320" w:hanging="360"/>
      </w:pPr>
    </w:lvl>
    <w:lvl w:ilvl="2" w:tplc="040A001B" w:tentative="1">
      <w:start w:val="1"/>
      <w:numFmt w:val="lowerRoman"/>
      <w:lvlText w:val="%3."/>
      <w:lvlJc w:val="right"/>
      <w:pPr>
        <w:ind w:left="3040" w:hanging="180"/>
      </w:pPr>
    </w:lvl>
    <w:lvl w:ilvl="3" w:tplc="040A000F" w:tentative="1">
      <w:start w:val="1"/>
      <w:numFmt w:val="decimal"/>
      <w:lvlText w:val="%4."/>
      <w:lvlJc w:val="left"/>
      <w:pPr>
        <w:ind w:left="3760" w:hanging="360"/>
      </w:pPr>
    </w:lvl>
    <w:lvl w:ilvl="4" w:tplc="040A0019" w:tentative="1">
      <w:start w:val="1"/>
      <w:numFmt w:val="lowerLetter"/>
      <w:lvlText w:val="%5."/>
      <w:lvlJc w:val="left"/>
      <w:pPr>
        <w:ind w:left="4480" w:hanging="360"/>
      </w:pPr>
    </w:lvl>
    <w:lvl w:ilvl="5" w:tplc="040A001B" w:tentative="1">
      <w:start w:val="1"/>
      <w:numFmt w:val="lowerRoman"/>
      <w:lvlText w:val="%6."/>
      <w:lvlJc w:val="right"/>
      <w:pPr>
        <w:ind w:left="5200" w:hanging="180"/>
      </w:pPr>
    </w:lvl>
    <w:lvl w:ilvl="6" w:tplc="040A000F" w:tentative="1">
      <w:start w:val="1"/>
      <w:numFmt w:val="decimal"/>
      <w:lvlText w:val="%7."/>
      <w:lvlJc w:val="left"/>
      <w:pPr>
        <w:ind w:left="5920" w:hanging="360"/>
      </w:pPr>
    </w:lvl>
    <w:lvl w:ilvl="7" w:tplc="040A0019" w:tentative="1">
      <w:start w:val="1"/>
      <w:numFmt w:val="lowerLetter"/>
      <w:lvlText w:val="%8."/>
      <w:lvlJc w:val="left"/>
      <w:pPr>
        <w:ind w:left="6640" w:hanging="360"/>
      </w:pPr>
    </w:lvl>
    <w:lvl w:ilvl="8" w:tplc="040A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4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00EA8"/>
    <w:multiLevelType w:val="hybridMultilevel"/>
    <w:tmpl w:val="C1A6B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95051"/>
    <w:multiLevelType w:val="hybridMultilevel"/>
    <w:tmpl w:val="CD04A04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93FD9"/>
    <w:multiLevelType w:val="hybridMultilevel"/>
    <w:tmpl w:val="65A8601A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6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2"/>
  </w:num>
  <w:num w:numId="3">
    <w:abstractNumId w:val="29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3"/>
  </w:num>
  <w:num w:numId="8">
    <w:abstractNumId w:val="2"/>
  </w:num>
  <w:num w:numId="9">
    <w:abstractNumId w:val="14"/>
  </w:num>
  <w:num w:numId="10">
    <w:abstractNumId w:val="30"/>
  </w:num>
  <w:num w:numId="11">
    <w:abstractNumId w:val="8"/>
  </w:num>
  <w:num w:numId="12">
    <w:abstractNumId w:val="6"/>
  </w:num>
  <w:num w:numId="13">
    <w:abstractNumId w:val="18"/>
  </w:num>
  <w:num w:numId="14">
    <w:abstractNumId w:val="21"/>
  </w:num>
  <w:num w:numId="15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1"/>
  </w:num>
  <w:num w:numId="20">
    <w:abstractNumId w:val="25"/>
  </w:num>
  <w:num w:numId="21">
    <w:abstractNumId w:val="17"/>
  </w:num>
  <w:num w:numId="22">
    <w:abstractNumId w:val="16"/>
  </w:num>
  <w:num w:numId="23">
    <w:abstractNumId w:val="15"/>
  </w:num>
  <w:num w:numId="24">
    <w:abstractNumId w:val="28"/>
  </w:num>
  <w:num w:numId="25">
    <w:abstractNumId w:val="10"/>
  </w:num>
  <w:num w:numId="26">
    <w:abstractNumId w:val="1"/>
  </w:num>
  <w:num w:numId="27">
    <w:abstractNumId w:val="0"/>
  </w:num>
  <w:num w:numId="28">
    <w:abstractNumId w:val="4"/>
  </w:num>
  <w:num w:numId="29">
    <w:abstractNumId w:val="24"/>
  </w:num>
  <w:num w:numId="30">
    <w:abstractNumId w:val="5"/>
  </w:num>
  <w:num w:numId="31">
    <w:abstractNumId w:val="3"/>
  </w:num>
  <w:num w:numId="32">
    <w:abstractNumId w:val="9"/>
  </w:num>
  <w:num w:numId="33">
    <w:abstractNumId w:val="20"/>
  </w:num>
  <w:num w:numId="34">
    <w:abstractNumId w:val="12"/>
  </w:num>
  <w:num w:numId="35">
    <w:abstractNumId w:val="13"/>
  </w:num>
  <w:num w:numId="36">
    <w:abstractNumId w:val="7"/>
  </w:num>
  <w:num w:numId="37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3342"/>
    <w:rsid w:val="00005E30"/>
    <w:rsid w:val="00033399"/>
    <w:rsid w:val="000723CC"/>
    <w:rsid w:val="00081A24"/>
    <w:rsid w:val="0009173D"/>
    <w:rsid w:val="000935DA"/>
    <w:rsid w:val="000A648F"/>
    <w:rsid w:val="000C285C"/>
    <w:rsid w:val="000E3051"/>
    <w:rsid w:val="000F2166"/>
    <w:rsid w:val="00114B73"/>
    <w:rsid w:val="00117BFB"/>
    <w:rsid w:val="00146882"/>
    <w:rsid w:val="001642B6"/>
    <w:rsid w:val="00172DBC"/>
    <w:rsid w:val="00172F63"/>
    <w:rsid w:val="00174851"/>
    <w:rsid w:val="001B09E0"/>
    <w:rsid w:val="001C14C7"/>
    <w:rsid w:val="001C508E"/>
    <w:rsid w:val="001D75C8"/>
    <w:rsid w:val="00233A9B"/>
    <w:rsid w:val="00254000"/>
    <w:rsid w:val="002D12AD"/>
    <w:rsid w:val="002E0F5A"/>
    <w:rsid w:val="00306ECB"/>
    <w:rsid w:val="003163ED"/>
    <w:rsid w:val="003232D5"/>
    <w:rsid w:val="003605B2"/>
    <w:rsid w:val="00362DE7"/>
    <w:rsid w:val="003630EC"/>
    <w:rsid w:val="0038578C"/>
    <w:rsid w:val="00394C95"/>
    <w:rsid w:val="00395869"/>
    <w:rsid w:val="003A64C4"/>
    <w:rsid w:val="003B2FA3"/>
    <w:rsid w:val="003B493D"/>
    <w:rsid w:val="003F300B"/>
    <w:rsid w:val="00400D09"/>
    <w:rsid w:val="00417AA3"/>
    <w:rsid w:val="00424075"/>
    <w:rsid w:val="004360C9"/>
    <w:rsid w:val="0044030C"/>
    <w:rsid w:val="00444A2D"/>
    <w:rsid w:val="00451A05"/>
    <w:rsid w:val="004673B2"/>
    <w:rsid w:val="0047041F"/>
    <w:rsid w:val="00502891"/>
    <w:rsid w:val="00503972"/>
    <w:rsid w:val="00504738"/>
    <w:rsid w:val="005242C6"/>
    <w:rsid w:val="005258B1"/>
    <w:rsid w:val="00537159"/>
    <w:rsid w:val="00543A0C"/>
    <w:rsid w:val="00553E9D"/>
    <w:rsid w:val="005931AF"/>
    <w:rsid w:val="005D3455"/>
    <w:rsid w:val="005D762E"/>
    <w:rsid w:val="005E2F69"/>
    <w:rsid w:val="005E5280"/>
    <w:rsid w:val="005E716B"/>
    <w:rsid w:val="00604A19"/>
    <w:rsid w:val="00611A76"/>
    <w:rsid w:val="00611A97"/>
    <w:rsid w:val="00642ABB"/>
    <w:rsid w:val="00646F55"/>
    <w:rsid w:val="006866E9"/>
    <w:rsid w:val="0069619E"/>
    <w:rsid w:val="006A0BF0"/>
    <w:rsid w:val="006D0971"/>
    <w:rsid w:val="00702E2E"/>
    <w:rsid w:val="00703D4B"/>
    <w:rsid w:val="00743A27"/>
    <w:rsid w:val="007553B0"/>
    <w:rsid w:val="00761526"/>
    <w:rsid w:val="00762694"/>
    <w:rsid w:val="00763DBE"/>
    <w:rsid w:val="00765121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E2F6B"/>
    <w:rsid w:val="008E42EA"/>
    <w:rsid w:val="008E683F"/>
    <w:rsid w:val="008F5A23"/>
    <w:rsid w:val="009015A5"/>
    <w:rsid w:val="009145B0"/>
    <w:rsid w:val="0092729E"/>
    <w:rsid w:val="009448E8"/>
    <w:rsid w:val="00971458"/>
    <w:rsid w:val="009B6B97"/>
    <w:rsid w:val="009C174B"/>
    <w:rsid w:val="009D3278"/>
    <w:rsid w:val="00A30720"/>
    <w:rsid w:val="00A63563"/>
    <w:rsid w:val="00A92164"/>
    <w:rsid w:val="00A93D42"/>
    <w:rsid w:val="00AF4DA2"/>
    <w:rsid w:val="00AF4F9F"/>
    <w:rsid w:val="00AF79AC"/>
    <w:rsid w:val="00B03D78"/>
    <w:rsid w:val="00B20E14"/>
    <w:rsid w:val="00B216CD"/>
    <w:rsid w:val="00B334B2"/>
    <w:rsid w:val="00B35DDA"/>
    <w:rsid w:val="00B37BFF"/>
    <w:rsid w:val="00B457AB"/>
    <w:rsid w:val="00B539BE"/>
    <w:rsid w:val="00B53D0D"/>
    <w:rsid w:val="00B63705"/>
    <w:rsid w:val="00B67A68"/>
    <w:rsid w:val="00BA3E8C"/>
    <w:rsid w:val="00BA649D"/>
    <w:rsid w:val="00BB464D"/>
    <w:rsid w:val="00BC775E"/>
    <w:rsid w:val="00BF41DD"/>
    <w:rsid w:val="00C007BA"/>
    <w:rsid w:val="00C05B4C"/>
    <w:rsid w:val="00C40C7E"/>
    <w:rsid w:val="00C67000"/>
    <w:rsid w:val="00CA46F1"/>
    <w:rsid w:val="00CA7209"/>
    <w:rsid w:val="00CA7CF9"/>
    <w:rsid w:val="00CC00F5"/>
    <w:rsid w:val="00CC084F"/>
    <w:rsid w:val="00CC09B2"/>
    <w:rsid w:val="00CE69A9"/>
    <w:rsid w:val="00CF66F5"/>
    <w:rsid w:val="00D11770"/>
    <w:rsid w:val="00D21159"/>
    <w:rsid w:val="00D22DAF"/>
    <w:rsid w:val="00D277E1"/>
    <w:rsid w:val="00D83FDF"/>
    <w:rsid w:val="00D85CF8"/>
    <w:rsid w:val="00D96129"/>
    <w:rsid w:val="00DC52B5"/>
    <w:rsid w:val="00DD7DE9"/>
    <w:rsid w:val="00E34F6F"/>
    <w:rsid w:val="00E413A0"/>
    <w:rsid w:val="00E5319B"/>
    <w:rsid w:val="00E54187"/>
    <w:rsid w:val="00E84005"/>
    <w:rsid w:val="00E85AFD"/>
    <w:rsid w:val="00EA25B8"/>
    <w:rsid w:val="00EB21B5"/>
    <w:rsid w:val="00EB5C81"/>
    <w:rsid w:val="00EE736D"/>
    <w:rsid w:val="00F2679D"/>
    <w:rsid w:val="00F439FE"/>
    <w:rsid w:val="00F51763"/>
    <w:rsid w:val="00F65E75"/>
    <w:rsid w:val="00F67240"/>
    <w:rsid w:val="00F7625E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B63705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ogle.com/search?q=obra+civil+que+es&amp;sca_esv=a132f53bdbf2e8af&amp;sca_upv=1&amp;rlz=1C5CHFA_enCO723CO724&amp;sxsrf=ADLYWIJk3njpckyMnEEwiz3Bi-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li.edu.co/blog/poliverso/fases-de-un-proyect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alledelcauca.gov.co/documentos/11754/listado-de-precios-de-referencia-gobernacion-del-vall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5C093A69-86F3-0E4E-8FCC-3A1BFF700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1164</TotalTime>
  <Pages>8</Pages>
  <Words>1662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pipe</cp:lastModifiedBy>
  <cp:revision>129</cp:revision>
  <cp:lastPrinted>2016-06-08T13:42:00Z</cp:lastPrinted>
  <dcterms:created xsi:type="dcterms:W3CDTF">2023-05-11T21:49:00Z</dcterms:created>
  <dcterms:modified xsi:type="dcterms:W3CDTF">2026-06-23T16:01:00Z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